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CD0504" w14:textId="2A672C7F" w:rsidR="00096959" w:rsidRPr="00B30D3E" w:rsidRDefault="00443673" w:rsidP="00C56508">
      <w:pPr>
        <w:pStyle w:val="berschrift1"/>
      </w:pPr>
      <w:sdt>
        <w:sdtPr>
          <w:alias w:val="Titel"/>
          <w:tag w:val=""/>
          <w:id w:val="781840537"/>
          <w:placeholder>
            <w:docPart w:val="452F93AABE5641B1BD7D29097AE85027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691E87" w:rsidRPr="00B30D3E">
            <w:t>Erklärung der B</w:t>
          </w:r>
          <w:r w:rsidR="00691E87">
            <w:t>ieter</w:t>
          </w:r>
          <w:r w:rsidR="00691E87" w:rsidRPr="00B30D3E">
            <w:t>gemeinschaft</w:t>
          </w:r>
        </w:sdtContent>
      </w:sdt>
    </w:p>
    <w:p w14:paraId="37BFA1E4" w14:textId="77C23E7F" w:rsidR="00DD7E06" w:rsidRDefault="00DD7E06" w:rsidP="00DD7E06">
      <w:pPr>
        <w:jc w:val="center"/>
        <w:rPr>
          <w:i/>
          <w:iCs/>
          <w:sz w:val="18"/>
          <w:szCs w:val="16"/>
        </w:rPr>
      </w:pPr>
      <w:r w:rsidRPr="00DD7E06">
        <w:rPr>
          <w:i/>
          <w:iCs/>
          <w:sz w:val="18"/>
          <w:szCs w:val="16"/>
        </w:rPr>
        <w:t xml:space="preserve">Bei </w:t>
      </w:r>
      <w:r w:rsidRPr="00DD7E06">
        <w:rPr>
          <w:b/>
          <w:bCs/>
          <w:i/>
          <w:iCs/>
          <w:sz w:val="18"/>
          <w:szCs w:val="16"/>
        </w:rPr>
        <w:t>elektronischer Abgabe</w:t>
      </w:r>
      <w:r w:rsidRPr="00DD7E06">
        <w:rPr>
          <w:i/>
          <w:iCs/>
          <w:sz w:val="18"/>
          <w:szCs w:val="16"/>
        </w:rPr>
        <w:t xml:space="preserve"> ist darauf zu achten, dass </w:t>
      </w:r>
      <w:r w:rsidR="00691E87">
        <w:rPr>
          <w:i/>
          <w:iCs/>
          <w:sz w:val="18"/>
          <w:szCs w:val="16"/>
        </w:rPr>
        <w:t>das Angebot</w:t>
      </w:r>
      <w:r w:rsidRPr="00DD7E06">
        <w:rPr>
          <w:i/>
          <w:iCs/>
          <w:sz w:val="18"/>
          <w:szCs w:val="16"/>
        </w:rPr>
        <w:t xml:space="preserve"> von dem vertretungsberechtigten Mitglied der </w:t>
      </w:r>
      <w:r w:rsidR="00691E87" w:rsidRPr="00DD7E06">
        <w:rPr>
          <w:i/>
          <w:iCs/>
          <w:sz w:val="18"/>
          <w:szCs w:val="16"/>
        </w:rPr>
        <w:t>B</w:t>
      </w:r>
      <w:r w:rsidR="00691E87">
        <w:rPr>
          <w:i/>
          <w:iCs/>
          <w:sz w:val="18"/>
          <w:szCs w:val="16"/>
        </w:rPr>
        <w:t>ieter</w:t>
      </w:r>
      <w:r w:rsidR="00691E87" w:rsidRPr="00DD7E06">
        <w:rPr>
          <w:i/>
          <w:iCs/>
          <w:sz w:val="18"/>
          <w:szCs w:val="16"/>
        </w:rPr>
        <w:t xml:space="preserve">gemeinschaft </w:t>
      </w:r>
      <w:r w:rsidRPr="00DD7E06">
        <w:rPr>
          <w:i/>
          <w:iCs/>
          <w:sz w:val="18"/>
          <w:szCs w:val="16"/>
        </w:rPr>
        <w:t xml:space="preserve">auf der </w:t>
      </w:r>
      <w:r w:rsidR="009D35CF">
        <w:rPr>
          <w:i/>
          <w:iCs/>
          <w:sz w:val="18"/>
          <w:szCs w:val="16"/>
        </w:rPr>
        <w:t>E</w:t>
      </w:r>
      <w:r w:rsidRPr="00DD7E06">
        <w:rPr>
          <w:i/>
          <w:iCs/>
          <w:sz w:val="18"/>
          <w:szCs w:val="16"/>
        </w:rPr>
        <w:t>-Vergabeplattform hochgeladen wird.</w:t>
      </w:r>
    </w:p>
    <w:p w14:paraId="6D119AB4" w14:textId="71E47636" w:rsidR="00764B7C" w:rsidRPr="00B30D3E" w:rsidRDefault="00EF6946" w:rsidP="002178A9">
      <w:pPr>
        <w:pStyle w:val="2berschrift-"/>
      </w:pPr>
      <w:r w:rsidRPr="00B30D3E">
        <w:t xml:space="preserve">Erklärung der </w:t>
      </w:r>
      <w:r w:rsidR="00691E87" w:rsidRPr="00B30D3E">
        <w:t>B</w:t>
      </w:r>
      <w:r w:rsidR="00691E87">
        <w:t>ieter</w:t>
      </w:r>
      <w:r w:rsidR="00691E87" w:rsidRPr="00B30D3E">
        <w:t>gemeinschaft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6655"/>
      </w:tblGrid>
      <w:tr w:rsidR="00EF6946" w:rsidRPr="003A6873" w14:paraId="26E12803" w14:textId="77777777" w:rsidTr="00EF6946">
        <w:tc>
          <w:tcPr>
            <w:tcW w:w="2405" w:type="dxa"/>
            <w:tcBorders>
              <w:bottom w:val="dotted" w:sz="4" w:space="0" w:color="auto"/>
            </w:tcBorders>
          </w:tcPr>
          <w:p w14:paraId="686BF925" w14:textId="72E26225" w:rsidR="00EF6946" w:rsidRPr="003A6873" w:rsidRDefault="00EF6946" w:rsidP="00EF6946">
            <w:pPr>
              <w:rPr>
                <w:rFonts w:asciiTheme="minorHAnsi" w:hAnsiTheme="minorHAnsi"/>
                <w:szCs w:val="22"/>
              </w:rPr>
            </w:pPr>
            <w:r w:rsidRPr="003A6873">
              <w:rPr>
                <w:rFonts w:asciiTheme="minorHAnsi" w:hAnsiTheme="minorHAnsi"/>
                <w:szCs w:val="22"/>
              </w:rPr>
              <w:t>Firma 1</w:t>
            </w:r>
          </w:p>
        </w:tc>
        <w:sdt>
          <w:sdtPr>
            <w:rPr>
              <w:rFonts w:asciiTheme="minorHAnsi" w:hAnsiTheme="minorHAnsi"/>
              <w:szCs w:val="22"/>
            </w:rPr>
            <w:id w:val="260968074"/>
            <w:placeholder>
              <w:docPart w:val="DefaultPlaceholder_-1854013440"/>
            </w:placeholder>
            <w:showingPlcHdr/>
          </w:sdtPr>
          <w:sdtEndPr/>
          <w:sdtContent>
            <w:bookmarkStart w:id="0" w:name="_GoBack" w:displacedByCustomXml="prev"/>
            <w:tc>
              <w:tcPr>
                <w:tcW w:w="6655" w:type="dxa"/>
                <w:tcBorders>
                  <w:bottom w:val="dotted" w:sz="4" w:space="0" w:color="auto"/>
                </w:tcBorders>
              </w:tcPr>
              <w:p w14:paraId="1141DDA8" w14:textId="03C00952" w:rsidR="00EF6946" w:rsidRPr="003A6873" w:rsidRDefault="00AB3D09" w:rsidP="00EF6946">
                <w:pPr>
                  <w:rPr>
                    <w:rFonts w:asciiTheme="minorHAnsi" w:hAnsiTheme="minorHAnsi"/>
                    <w:szCs w:val="22"/>
                  </w:rPr>
                </w:pPr>
                <w:r w:rsidRPr="003A6873">
                  <w:rPr>
                    <w:rStyle w:val="Platzhaltertext"/>
                    <w:rFonts w:asciiTheme="minorHAnsi" w:hAnsiTheme="minorHAnsi"/>
                    <w:szCs w:val="22"/>
                  </w:rPr>
                  <w:t>Klicken oder tippen Sie hier, um Text einzugeben.</w:t>
                </w:r>
              </w:p>
            </w:tc>
            <w:bookmarkEnd w:id="0" w:displacedByCustomXml="next"/>
          </w:sdtContent>
        </w:sdt>
      </w:tr>
      <w:tr w:rsidR="00AB3D09" w:rsidRPr="003A6873" w14:paraId="0D305716" w14:textId="77777777" w:rsidTr="00EF6946">
        <w:tc>
          <w:tcPr>
            <w:tcW w:w="2405" w:type="dxa"/>
            <w:tcBorders>
              <w:top w:val="dotted" w:sz="4" w:space="0" w:color="auto"/>
              <w:bottom w:val="dotted" w:sz="4" w:space="0" w:color="auto"/>
            </w:tcBorders>
          </w:tcPr>
          <w:p w14:paraId="26C8B47D" w14:textId="46C5C15C" w:rsidR="00AB3D09" w:rsidRPr="003A6873" w:rsidRDefault="00AB3D09" w:rsidP="00AB3D09">
            <w:pPr>
              <w:rPr>
                <w:rFonts w:asciiTheme="minorHAnsi" w:hAnsiTheme="minorHAnsi"/>
                <w:szCs w:val="22"/>
              </w:rPr>
            </w:pPr>
            <w:r w:rsidRPr="003A6873">
              <w:rPr>
                <w:rFonts w:asciiTheme="minorHAnsi" w:hAnsiTheme="minorHAnsi"/>
                <w:szCs w:val="22"/>
              </w:rPr>
              <w:t>Adresse</w:t>
            </w:r>
          </w:p>
        </w:tc>
        <w:sdt>
          <w:sdtPr>
            <w:rPr>
              <w:rFonts w:asciiTheme="minorHAnsi" w:hAnsiTheme="minorHAnsi"/>
              <w:szCs w:val="22"/>
            </w:rPr>
            <w:id w:val="-1606021440"/>
            <w:placeholder>
              <w:docPart w:val="04493DE96A50441FBBE76BD796475103"/>
            </w:placeholder>
            <w:showingPlcHdr/>
          </w:sdtPr>
          <w:sdtEndPr/>
          <w:sdtContent>
            <w:tc>
              <w:tcPr>
                <w:tcW w:w="6655" w:type="dxa"/>
                <w:tcBorders>
                  <w:top w:val="dotted" w:sz="4" w:space="0" w:color="auto"/>
                  <w:bottom w:val="dotted" w:sz="4" w:space="0" w:color="auto"/>
                </w:tcBorders>
              </w:tcPr>
              <w:p w14:paraId="7CC0D821" w14:textId="7BB7609A" w:rsidR="00AB3D09" w:rsidRPr="003A6873" w:rsidRDefault="00AB3D09" w:rsidP="00AB3D09">
                <w:pPr>
                  <w:rPr>
                    <w:rFonts w:asciiTheme="minorHAnsi" w:hAnsiTheme="minorHAnsi"/>
                    <w:szCs w:val="22"/>
                  </w:rPr>
                </w:pPr>
                <w:r w:rsidRPr="003A6873">
                  <w:rPr>
                    <w:rStyle w:val="Platzhaltertext"/>
                    <w:rFonts w:asciiTheme="minorHAnsi" w:hAnsiTheme="minorHAnsi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AB3D09" w:rsidRPr="003A6873" w14:paraId="7474B2D9" w14:textId="77777777" w:rsidTr="00EF6946">
        <w:tc>
          <w:tcPr>
            <w:tcW w:w="2405" w:type="dxa"/>
            <w:tcBorders>
              <w:top w:val="dotted" w:sz="4" w:space="0" w:color="auto"/>
              <w:bottom w:val="dotted" w:sz="4" w:space="0" w:color="auto"/>
            </w:tcBorders>
          </w:tcPr>
          <w:p w14:paraId="1289AC74" w14:textId="47DED78D" w:rsidR="00AB3D09" w:rsidRPr="003A6873" w:rsidRDefault="00AB3D09" w:rsidP="00AB3D09">
            <w:pPr>
              <w:rPr>
                <w:rFonts w:asciiTheme="minorHAnsi" w:hAnsiTheme="minorHAnsi"/>
                <w:szCs w:val="22"/>
              </w:rPr>
            </w:pPr>
            <w:r w:rsidRPr="003A6873">
              <w:rPr>
                <w:rFonts w:asciiTheme="minorHAnsi" w:hAnsiTheme="minorHAnsi"/>
                <w:szCs w:val="22"/>
              </w:rPr>
              <w:t>Ansprechpartner</w:t>
            </w:r>
          </w:p>
        </w:tc>
        <w:sdt>
          <w:sdtPr>
            <w:rPr>
              <w:rFonts w:asciiTheme="minorHAnsi" w:hAnsiTheme="minorHAnsi"/>
              <w:szCs w:val="22"/>
            </w:rPr>
            <w:id w:val="-718666401"/>
            <w:placeholder>
              <w:docPart w:val="EEDCE9CE522648E8957E2A8B94043D63"/>
            </w:placeholder>
            <w:showingPlcHdr/>
          </w:sdtPr>
          <w:sdtEndPr/>
          <w:sdtContent>
            <w:tc>
              <w:tcPr>
                <w:tcW w:w="6655" w:type="dxa"/>
                <w:tcBorders>
                  <w:top w:val="dotted" w:sz="4" w:space="0" w:color="auto"/>
                  <w:bottom w:val="dotted" w:sz="4" w:space="0" w:color="auto"/>
                </w:tcBorders>
              </w:tcPr>
              <w:p w14:paraId="46A9A03A" w14:textId="3278D0AC" w:rsidR="00AB3D09" w:rsidRPr="003A6873" w:rsidRDefault="00AB3D09" w:rsidP="00AB3D09">
                <w:pPr>
                  <w:rPr>
                    <w:rFonts w:asciiTheme="minorHAnsi" w:hAnsiTheme="minorHAnsi"/>
                    <w:szCs w:val="22"/>
                  </w:rPr>
                </w:pPr>
                <w:r w:rsidRPr="003A6873">
                  <w:rPr>
                    <w:rStyle w:val="Platzhaltertext"/>
                    <w:rFonts w:asciiTheme="minorHAnsi" w:hAnsiTheme="minorHAnsi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AB3D09" w:rsidRPr="003A6873" w14:paraId="699ECFA4" w14:textId="77777777" w:rsidTr="00EF6946">
        <w:tc>
          <w:tcPr>
            <w:tcW w:w="2405" w:type="dxa"/>
            <w:tcBorders>
              <w:top w:val="dotted" w:sz="4" w:space="0" w:color="auto"/>
              <w:bottom w:val="dotted" w:sz="4" w:space="0" w:color="auto"/>
            </w:tcBorders>
          </w:tcPr>
          <w:p w14:paraId="3BFE309C" w14:textId="451DDE84" w:rsidR="00AB3D09" w:rsidRPr="003A6873" w:rsidRDefault="00AB3D09" w:rsidP="00AB3D09">
            <w:pPr>
              <w:rPr>
                <w:rFonts w:asciiTheme="minorHAnsi" w:hAnsiTheme="minorHAnsi"/>
                <w:szCs w:val="22"/>
              </w:rPr>
            </w:pPr>
            <w:r w:rsidRPr="003A6873">
              <w:rPr>
                <w:rFonts w:asciiTheme="minorHAnsi" w:hAnsiTheme="minorHAnsi"/>
                <w:szCs w:val="22"/>
              </w:rPr>
              <w:t>Telefonnummer</w:t>
            </w:r>
          </w:p>
        </w:tc>
        <w:sdt>
          <w:sdtPr>
            <w:rPr>
              <w:rFonts w:asciiTheme="minorHAnsi" w:hAnsiTheme="minorHAnsi"/>
              <w:szCs w:val="22"/>
            </w:rPr>
            <w:id w:val="-1371689174"/>
            <w:placeholder>
              <w:docPart w:val="C5D756F1DA7D4F1C89655170EA6B2662"/>
            </w:placeholder>
            <w:showingPlcHdr/>
          </w:sdtPr>
          <w:sdtEndPr/>
          <w:sdtContent>
            <w:tc>
              <w:tcPr>
                <w:tcW w:w="6655" w:type="dxa"/>
                <w:tcBorders>
                  <w:top w:val="dotted" w:sz="4" w:space="0" w:color="auto"/>
                  <w:bottom w:val="dotted" w:sz="4" w:space="0" w:color="auto"/>
                </w:tcBorders>
              </w:tcPr>
              <w:p w14:paraId="219B9B3A" w14:textId="2676CA79" w:rsidR="00AB3D09" w:rsidRPr="003A6873" w:rsidRDefault="00AB3D09" w:rsidP="00AB3D09">
                <w:pPr>
                  <w:rPr>
                    <w:rFonts w:asciiTheme="minorHAnsi" w:hAnsiTheme="minorHAnsi"/>
                    <w:szCs w:val="22"/>
                  </w:rPr>
                </w:pPr>
                <w:r w:rsidRPr="003A6873">
                  <w:rPr>
                    <w:rStyle w:val="Platzhaltertext"/>
                    <w:rFonts w:asciiTheme="minorHAnsi" w:hAnsiTheme="minorHAnsi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AB3D09" w:rsidRPr="003A6873" w14:paraId="43B9995F" w14:textId="77777777" w:rsidTr="00EF6946">
        <w:tc>
          <w:tcPr>
            <w:tcW w:w="2405" w:type="dxa"/>
            <w:tcBorders>
              <w:top w:val="dotted" w:sz="4" w:space="0" w:color="auto"/>
            </w:tcBorders>
          </w:tcPr>
          <w:p w14:paraId="0C90C30A" w14:textId="7630B1B2" w:rsidR="00AB3D09" w:rsidRPr="003A6873" w:rsidRDefault="00AB3D09" w:rsidP="00AB3D09">
            <w:pPr>
              <w:rPr>
                <w:rFonts w:asciiTheme="minorHAnsi" w:hAnsiTheme="minorHAnsi"/>
                <w:szCs w:val="22"/>
              </w:rPr>
            </w:pPr>
            <w:r w:rsidRPr="003A6873">
              <w:rPr>
                <w:rFonts w:asciiTheme="minorHAnsi" w:hAnsiTheme="minorHAnsi"/>
                <w:szCs w:val="22"/>
              </w:rPr>
              <w:t>E-Mail:</w:t>
            </w:r>
          </w:p>
        </w:tc>
        <w:sdt>
          <w:sdtPr>
            <w:rPr>
              <w:rFonts w:asciiTheme="minorHAnsi" w:hAnsiTheme="minorHAnsi"/>
              <w:szCs w:val="22"/>
            </w:rPr>
            <w:id w:val="-1997329496"/>
            <w:placeholder>
              <w:docPart w:val="743BE63D97634A878FA451B4A2244140"/>
            </w:placeholder>
            <w:showingPlcHdr/>
          </w:sdtPr>
          <w:sdtEndPr/>
          <w:sdtContent>
            <w:tc>
              <w:tcPr>
                <w:tcW w:w="6655" w:type="dxa"/>
                <w:tcBorders>
                  <w:top w:val="dotted" w:sz="4" w:space="0" w:color="auto"/>
                </w:tcBorders>
              </w:tcPr>
              <w:p w14:paraId="2896FECC" w14:textId="15B693C0" w:rsidR="00AB3D09" w:rsidRPr="003A6873" w:rsidRDefault="00AB3D09" w:rsidP="00AB3D09">
                <w:pPr>
                  <w:rPr>
                    <w:rFonts w:asciiTheme="minorHAnsi" w:hAnsiTheme="minorHAnsi"/>
                    <w:szCs w:val="22"/>
                  </w:rPr>
                </w:pPr>
                <w:r w:rsidRPr="003A6873">
                  <w:rPr>
                    <w:rStyle w:val="Platzhaltertext"/>
                    <w:rFonts w:asciiTheme="minorHAnsi" w:hAnsiTheme="minorHAnsi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AB3D09" w:rsidRPr="003A6873" w14:paraId="1155CAD8" w14:textId="77777777" w:rsidTr="00EF6946">
        <w:tc>
          <w:tcPr>
            <w:tcW w:w="2405" w:type="dxa"/>
            <w:tcBorders>
              <w:bottom w:val="dotted" w:sz="4" w:space="0" w:color="auto"/>
            </w:tcBorders>
          </w:tcPr>
          <w:p w14:paraId="423DB35E" w14:textId="335121FE" w:rsidR="00AB3D09" w:rsidRPr="003A6873" w:rsidRDefault="00AB3D09" w:rsidP="00AB3D09">
            <w:pPr>
              <w:rPr>
                <w:rFonts w:asciiTheme="minorHAnsi" w:hAnsiTheme="minorHAnsi"/>
                <w:szCs w:val="22"/>
              </w:rPr>
            </w:pPr>
            <w:r w:rsidRPr="003A6873">
              <w:rPr>
                <w:rFonts w:asciiTheme="minorHAnsi" w:hAnsiTheme="minorHAnsi"/>
                <w:szCs w:val="22"/>
              </w:rPr>
              <w:t>Firma 2</w:t>
            </w:r>
          </w:p>
        </w:tc>
        <w:sdt>
          <w:sdtPr>
            <w:rPr>
              <w:rFonts w:asciiTheme="minorHAnsi" w:hAnsiTheme="minorHAnsi"/>
              <w:szCs w:val="22"/>
            </w:rPr>
            <w:id w:val="156815413"/>
            <w:placeholder>
              <w:docPart w:val="34DDBEA115C34D91B4F228EB045F0889"/>
            </w:placeholder>
            <w:showingPlcHdr/>
          </w:sdtPr>
          <w:sdtEndPr/>
          <w:sdtContent>
            <w:tc>
              <w:tcPr>
                <w:tcW w:w="6655" w:type="dxa"/>
                <w:tcBorders>
                  <w:bottom w:val="dotted" w:sz="4" w:space="0" w:color="auto"/>
                </w:tcBorders>
              </w:tcPr>
              <w:p w14:paraId="5416FF87" w14:textId="6FB55167" w:rsidR="00AB3D09" w:rsidRPr="003A6873" w:rsidRDefault="00AB3D09" w:rsidP="00AB3D09">
                <w:pPr>
                  <w:rPr>
                    <w:rFonts w:asciiTheme="minorHAnsi" w:hAnsiTheme="minorHAnsi"/>
                    <w:szCs w:val="22"/>
                  </w:rPr>
                </w:pPr>
                <w:r w:rsidRPr="003A6873">
                  <w:rPr>
                    <w:rStyle w:val="Platzhaltertext"/>
                    <w:rFonts w:asciiTheme="minorHAnsi" w:hAnsiTheme="minorHAnsi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AB3D09" w:rsidRPr="003A6873" w14:paraId="0E33A651" w14:textId="77777777" w:rsidTr="00EF6946">
        <w:tc>
          <w:tcPr>
            <w:tcW w:w="2405" w:type="dxa"/>
            <w:tcBorders>
              <w:top w:val="dotted" w:sz="4" w:space="0" w:color="auto"/>
              <w:bottom w:val="dotted" w:sz="4" w:space="0" w:color="auto"/>
            </w:tcBorders>
          </w:tcPr>
          <w:p w14:paraId="23536A0E" w14:textId="17AD9F3A" w:rsidR="00AB3D09" w:rsidRPr="003A6873" w:rsidRDefault="00AB3D09" w:rsidP="00AB3D09">
            <w:pPr>
              <w:rPr>
                <w:rFonts w:asciiTheme="minorHAnsi" w:hAnsiTheme="minorHAnsi"/>
                <w:szCs w:val="22"/>
              </w:rPr>
            </w:pPr>
            <w:r w:rsidRPr="003A6873">
              <w:rPr>
                <w:rFonts w:asciiTheme="minorHAnsi" w:hAnsiTheme="minorHAnsi"/>
                <w:szCs w:val="22"/>
              </w:rPr>
              <w:t>Adresse</w:t>
            </w:r>
          </w:p>
        </w:tc>
        <w:sdt>
          <w:sdtPr>
            <w:rPr>
              <w:rFonts w:asciiTheme="minorHAnsi" w:hAnsiTheme="minorHAnsi"/>
              <w:szCs w:val="22"/>
            </w:rPr>
            <w:id w:val="1751850090"/>
            <w:placeholder>
              <w:docPart w:val="DB72C9CDDCBB4E62B31A7BCC9BF601B2"/>
            </w:placeholder>
            <w:showingPlcHdr/>
          </w:sdtPr>
          <w:sdtEndPr/>
          <w:sdtContent>
            <w:tc>
              <w:tcPr>
                <w:tcW w:w="6655" w:type="dxa"/>
                <w:tcBorders>
                  <w:top w:val="dotted" w:sz="4" w:space="0" w:color="auto"/>
                  <w:bottom w:val="dotted" w:sz="4" w:space="0" w:color="auto"/>
                </w:tcBorders>
              </w:tcPr>
              <w:p w14:paraId="52186DA8" w14:textId="2F09ABC0" w:rsidR="00AB3D09" w:rsidRPr="003A6873" w:rsidRDefault="00AB3D09" w:rsidP="00AB3D09">
                <w:pPr>
                  <w:rPr>
                    <w:rFonts w:asciiTheme="minorHAnsi" w:hAnsiTheme="minorHAnsi"/>
                    <w:szCs w:val="22"/>
                  </w:rPr>
                </w:pPr>
                <w:r w:rsidRPr="003A6873">
                  <w:rPr>
                    <w:rStyle w:val="Platzhaltertext"/>
                    <w:rFonts w:asciiTheme="minorHAnsi" w:hAnsiTheme="minorHAnsi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AB3D09" w:rsidRPr="003A6873" w14:paraId="46858478" w14:textId="77777777" w:rsidTr="00EF6946">
        <w:tc>
          <w:tcPr>
            <w:tcW w:w="2405" w:type="dxa"/>
            <w:tcBorders>
              <w:top w:val="dotted" w:sz="4" w:space="0" w:color="auto"/>
              <w:bottom w:val="dotted" w:sz="4" w:space="0" w:color="auto"/>
            </w:tcBorders>
          </w:tcPr>
          <w:p w14:paraId="6E80348F" w14:textId="7AC2419E" w:rsidR="00AB3D09" w:rsidRPr="003A6873" w:rsidRDefault="00AB3D09" w:rsidP="00AB3D09">
            <w:pPr>
              <w:rPr>
                <w:rFonts w:asciiTheme="minorHAnsi" w:hAnsiTheme="minorHAnsi"/>
                <w:szCs w:val="22"/>
              </w:rPr>
            </w:pPr>
            <w:r w:rsidRPr="003A6873">
              <w:rPr>
                <w:rFonts w:asciiTheme="minorHAnsi" w:hAnsiTheme="minorHAnsi"/>
                <w:szCs w:val="22"/>
              </w:rPr>
              <w:t>Ansprechpartner</w:t>
            </w:r>
          </w:p>
        </w:tc>
        <w:sdt>
          <w:sdtPr>
            <w:rPr>
              <w:rFonts w:asciiTheme="minorHAnsi" w:hAnsiTheme="minorHAnsi"/>
              <w:szCs w:val="22"/>
            </w:rPr>
            <w:id w:val="-868673313"/>
            <w:placeholder>
              <w:docPart w:val="438012D04DF0436A9C1C7A3DF91FE5E0"/>
            </w:placeholder>
            <w:showingPlcHdr/>
          </w:sdtPr>
          <w:sdtEndPr/>
          <w:sdtContent>
            <w:tc>
              <w:tcPr>
                <w:tcW w:w="6655" w:type="dxa"/>
                <w:tcBorders>
                  <w:top w:val="dotted" w:sz="4" w:space="0" w:color="auto"/>
                  <w:bottom w:val="dotted" w:sz="4" w:space="0" w:color="auto"/>
                </w:tcBorders>
              </w:tcPr>
              <w:p w14:paraId="476D4890" w14:textId="3E46FD18" w:rsidR="00AB3D09" w:rsidRPr="003A6873" w:rsidRDefault="00AB3D09" w:rsidP="00AB3D09">
                <w:pPr>
                  <w:rPr>
                    <w:rFonts w:asciiTheme="minorHAnsi" w:hAnsiTheme="minorHAnsi"/>
                    <w:szCs w:val="22"/>
                  </w:rPr>
                </w:pPr>
                <w:r w:rsidRPr="003A6873">
                  <w:rPr>
                    <w:rStyle w:val="Platzhaltertext"/>
                    <w:rFonts w:asciiTheme="minorHAnsi" w:hAnsiTheme="minorHAnsi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AB3D09" w:rsidRPr="003A6873" w14:paraId="7D03A0A4" w14:textId="77777777" w:rsidTr="00EF6946">
        <w:tc>
          <w:tcPr>
            <w:tcW w:w="2405" w:type="dxa"/>
            <w:tcBorders>
              <w:top w:val="dotted" w:sz="4" w:space="0" w:color="auto"/>
              <w:bottom w:val="dotted" w:sz="4" w:space="0" w:color="auto"/>
            </w:tcBorders>
          </w:tcPr>
          <w:p w14:paraId="1B6E329A" w14:textId="095C4A88" w:rsidR="00AB3D09" w:rsidRPr="003A6873" w:rsidRDefault="00AB3D09" w:rsidP="00AB3D09">
            <w:pPr>
              <w:rPr>
                <w:rFonts w:asciiTheme="minorHAnsi" w:hAnsiTheme="minorHAnsi"/>
                <w:szCs w:val="22"/>
              </w:rPr>
            </w:pPr>
            <w:r w:rsidRPr="003A6873">
              <w:rPr>
                <w:rFonts w:asciiTheme="minorHAnsi" w:hAnsiTheme="minorHAnsi"/>
                <w:szCs w:val="22"/>
              </w:rPr>
              <w:t>Telefonnummer</w:t>
            </w:r>
          </w:p>
        </w:tc>
        <w:sdt>
          <w:sdtPr>
            <w:rPr>
              <w:rFonts w:asciiTheme="minorHAnsi" w:hAnsiTheme="minorHAnsi"/>
              <w:szCs w:val="22"/>
            </w:rPr>
            <w:id w:val="-2004340548"/>
            <w:placeholder>
              <w:docPart w:val="DE32F315585042B8ACBADDAFAC8EAD1F"/>
            </w:placeholder>
            <w:showingPlcHdr/>
          </w:sdtPr>
          <w:sdtEndPr/>
          <w:sdtContent>
            <w:tc>
              <w:tcPr>
                <w:tcW w:w="6655" w:type="dxa"/>
                <w:tcBorders>
                  <w:top w:val="dotted" w:sz="4" w:space="0" w:color="auto"/>
                  <w:bottom w:val="dotted" w:sz="4" w:space="0" w:color="auto"/>
                </w:tcBorders>
              </w:tcPr>
              <w:p w14:paraId="6D980BA5" w14:textId="77EB1446" w:rsidR="00AB3D09" w:rsidRPr="003A6873" w:rsidRDefault="00AB3D09" w:rsidP="00AB3D09">
                <w:pPr>
                  <w:rPr>
                    <w:rFonts w:asciiTheme="minorHAnsi" w:hAnsiTheme="minorHAnsi"/>
                    <w:szCs w:val="22"/>
                  </w:rPr>
                </w:pPr>
                <w:r w:rsidRPr="003A6873">
                  <w:rPr>
                    <w:rStyle w:val="Platzhaltertext"/>
                    <w:rFonts w:asciiTheme="minorHAnsi" w:hAnsiTheme="minorHAnsi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AB3D09" w:rsidRPr="003A6873" w14:paraId="1A98620F" w14:textId="77777777" w:rsidTr="00EF6946">
        <w:tc>
          <w:tcPr>
            <w:tcW w:w="2405" w:type="dxa"/>
            <w:tcBorders>
              <w:top w:val="dotted" w:sz="4" w:space="0" w:color="auto"/>
            </w:tcBorders>
          </w:tcPr>
          <w:p w14:paraId="4EEC2EE3" w14:textId="34A3E7E6" w:rsidR="00AB3D09" w:rsidRPr="003A6873" w:rsidRDefault="00AB3D09" w:rsidP="00AB3D09">
            <w:pPr>
              <w:rPr>
                <w:rFonts w:asciiTheme="minorHAnsi" w:hAnsiTheme="minorHAnsi"/>
                <w:szCs w:val="22"/>
              </w:rPr>
            </w:pPr>
            <w:r w:rsidRPr="003A6873">
              <w:rPr>
                <w:rFonts w:asciiTheme="minorHAnsi" w:hAnsiTheme="minorHAnsi"/>
                <w:szCs w:val="22"/>
              </w:rPr>
              <w:t>E-Mail:</w:t>
            </w:r>
          </w:p>
        </w:tc>
        <w:sdt>
          <w:sdtPr>
            <w:rPr>
              <w:rFonts w:asciiTheme="minorHAnsi" w:hAnsiTheme="minorHAnsi"/>
              <w:szCs w:val="22"/>
            </w:rPr>
            <w:id w:val="430628107"/>
            <w:placeholder>
              <w:docPart w:val="2FCBD52C222E45F8B2FB74311D1731CD"/>
            </w:placeholder>
            <w:showingPlcHdr/>
          </w:sdtPr>
          <w:sdtEndPr/>
          <w:sdtContent>
            <w:tc>
              <w:tcPr>
                <w:tcW w:w="6655" w:type="dxa"/>
                <w:tcBorders>
                  <w:top w:val="dotted" w:sz="4" w:space="0" w:color="auto"/>
                </w:tcBorders>
              </w:tcPr>
              <w:p w14:paraId="55CFA922" w14:textId="2B834BD8" w:rsidR="00AB3D09" w:rsidRPr="003A6873" w:rsidRDefault="00AB3D09" w:rsidP="00AB3D09">
                <w:pPr>
                  <w:rPr>
                    <w:rFonts w:asciiTheme="minorHAnsi" w:hAnsiTheme="minorHAnsi"/>
                    <w:szCs w:val="22"/>
                  </w:rPr>
                </w:pPr>
                <w:r w:rsidRPr="003A6873">
                  <w:rPr>
                    <w:rStyle w:val="Platzhaltertext"/>
                    <w:rFonts w:asciiTheme="minorHAnsi" w:hAnsiTheme="minorHAnsi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AB3D09" w:rsidRPr="003A6873" w14:paraId="12A68ECE" w14:textId="77777777" w:rsidTr="00EF6946">
        <w:tc>
          <w:tcPr>
            <w:tcW w:w="2405" w:type="dxa"/>
            <w:tcBorders>
              <w:bottom w:val="dotted" w:sz="4" w:space="0" w:color="auto"/>
            </w:tcBorders>
          </w:tcPr>
          <w:p w14:paraId="66E1A4F5" w14:textId="099EDF3B" w:rsidR="00AB3D09" w:rsidRPr="003A6873" w:rsidRDefault="00AB3D09" w:rsidP="00AB3D09">
            <w:pPr>
              <w:rPr>
                <w:rFonts w:asciiTheme="minorHAnsi" w:hAnsiTheme="minorHAnsi"/>
                <w:szCs w:val="22"/>
              </w:rPr>
            </w:pPr>
            <w:r w:rsidRPr="003A6873">
              <w:rPr>
                <w:rFonts w:asciiTheme="minorHAnsi" w:hAnsiTheme="minorHAnsi"/>
                <w:szCs w:val="22"/>
              </w:rPr>
              <w:t>Firma 3</w:t>
            </w:r>
          </w:p>
        </w:tc>
        <w:sdt>
          <w:sdtPr>
            <w:rPr>
              <w:rFonts w:asciiTheme="minorHAnsi" w:hAnsiTheme="minorHAnsi"/>
              <w:szCs w:val="22"/>
            </w:rPr>
            <w:id w:val="1510401199"/>
            <w:placeholder>
              <w:docPart w:val="B1242D5FD5064D38BDBFE47F929998B7"/>
            </w:placeholder>
            <w:showingPlcHdr/>
          </w:sdtPr>
          <w:sdtEndPr/>
          <w:sdtContent>
            <w:tc>
              <w:tcPr>
                <w:tcW w:w="6655" w:type="dxa"/>
                <w:tcBorders>
                  <w:bottom w:val="dotted" w:sz="4" w:space="0" w:color="auto"/>
                </w:tcBorders>
              </w:tcPr>
              <w:p w14:paraId="79823134" w14:textId="35B9AD35" w:rsidR="00AB3D09" w:rsidRPr="003A6873" w:rsidRDefault="00AB3D09" w:rsidP="00AB3D09">
                <w:pPr>
                  <w:rPr>
                    <w:rFonts w:asciiTheme="minorHAnsi" w:hAnsiTheme="minorHAnsi"/>
                    <w:szCs w:val="22"/>
                  </w:rPr>
                </w:pPr>
                <w:r w:rsidRPr="003A6873">
                  <w:rPr>
                    <w:rStyle w:val="Platzhaltertext"/>
                    <w:rFonts w:asciiTheme="minorHAnsi" w:hAnsiTheme="minorHAnsi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AB3D09" w:rsidRPr="003A6873" w14:paraId="66B0DDB1" w14:textId="77777777" w:rsidTr="00EF6946">
        <w:tc>
          <w:tcPr>
            <w:tcW w:w="2405" w:type="dxa"/>
            <w:tcBorders>
              <w:top w:val="dotted" w:sz="4" w:space="0" w:color="auto"/>
              <w:bottom w:val="dotted" w:sz="4" w:space="0" w:color="auto"/>
            </w:tcBorders>
          </w:tcPr>
          <w:p w14:paraId="2B5884D1" w14:textId="605E5757" w:rsidR="00AB3D09" w:rsidRPr="003A6873" w:rsidRDefault="00AB3D09" w:rsidP="00AB3D09">
            <w:pPr>
              <w:rPr>
                <w:rFonts w:asciiTheme="minorHAnsi" w:hAnsiTheme="minorHAnsi"/>
                <w:szCs w:val="22"/>
              </w:rPr>
            </w:pPr>
            <w:r w:rsidRPr="003A6873">
              <w:rPr>
                <w:rFonts w:asciiTheme="minorHAnsi" w:hAnsiTheme="minorHAnsi"/>
                <w:szCs w:val="22"/>
              </w:rPr>
              <w:t>Adresse</w:t>
            </w:r>
          </w:p>
        </w:tc>
        <w:sdt>
          <w:sdtPr>
            <w:rPr>
              <w:rFonts w:asciiTheme="minorHAnsi" w:hAnsiTheme="minorHAnsi"/>
              <w:szCs w:val="22"/>
            </w:rPr>
            <w:id w:val="-1484383255"/>
            <w:placeholder>
              <w:docPart w:val="B103D578E9A34A629C6FB6F856ACF358"/>
            </w:placeholder>
            <w:showingPlcHdr/>
          </w:sdtPr>
          <w:sdtEndPr/>
          <w:sdtContent>
            <w:tc>
              <w:tcPr>
                <w:tcW w:w="6655" w:type="dxa"/>
                <w:tcBorders>
                  <w:top w:val="dotted" w:sz="4" w:space="0" w:color="auto"/>
                  <w:bottom w:val="dotted" w:sz="4" w:space="0" w:color="auto"/>
                </w:tcBorders>
              </w:tcPr>
              <w:p w14:paraId="7DEC20BD" w14:textId="7A14CB1D" w:rsidR="00AB3D09" w:rsidRPr="003A6873" w:rsidRDefault="00AB3D09" w:rsidP="00AB3D09">
                <w:pPr>
                  <w:rPr>
                    <w:rFonts w:asciiTheme="minorHAnsi" w:hAnsiTheme="minorHAnsi"/>
                    <w:szCs w:val="22"/>
                  </w:rPr>
                </w:pPr>
                <w:r w:rsidRPr="003A6873">
                  <w:rPr>
                    <w:rStyle w:val="Platzhaltertext"/>
                    <w:rFonts w:asciiTheme="minorHAnsi" w:hAnsiTheme="minorHAnsi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AB3D09" w:rsidRPr="003A6873" w14:paraId="35D86575" w14:textId="77777777" w:rsidTr="00EF6946">
        <w:tc>
          <w:tcPr>
            <w:tcW w:w="2405" w:type="dxa"/>
            <w:tcBorders>
              <w:top w:val="dotted" w:sz="4" w:space="0" w:color="auto"/>
              <w:bottom w:val="dotted" w:sz="4" w:space="0" w:color="auto"/>
            </w:tcBorders>
          </w:tcPr>
          <w:p w14:paraId="5F38BF78" w14:textId="1E497CE0" w:rsidR="00AB3D09" w:rsidRPr="003A6873" w:rsidRDefault="00AB3D09" w:rsidP="00AB3D09">
            <w:pPr>
              <w:rPr>
                <w:rFonts w:asciiTheme="minorHAnsi" w:hAnsiTheme="minorHAnsi"/>
                <w:szCs w:val="22"/>
              </w:rPr>
            </w:pPr>
            <w:r w:rsidRPr="003A6873">
              <w:rPr>
                <w:rFonts w:asciiTheme="minorHAnsi" w:hAnsiTheme="minorHAnsi"/>
                <w:szCs w:val="22"/>
              </w:rPr>
              <w:t>Ansprechpartner</w:t>
            </w:r>
          </w:p>
        </w:tc>
        <w:sdt>
          <w:sdtPr>
            <w:rPr>
              <w:rFonts w:asciiTheme="minorHAnsi" w:hAnsiTheme="minorHAnsi"/>
              <w:szCs w:val="22"/>
            </w:rPr>
            <w:id w:val="-1498870731"/>
            <w:placeholder>
              <w:docPart w:val="30A4B6BBD2AF4AD2AFBE4B12F0AC959C"/>
            </w:placeholder>
            <w:showingPlcHdr/>
          </w:sdtPr>
          <w:sdtEndPr/>
          <w:sdtContent>
            <w:tc>
              <w:tcPr>
                <w:tcW w:w="6655" w:type="dxa"/>
                <w:tcBorders>
                  <w:top w:val="dotted" w:sz="4" w:space="0" w:color="auto"/>
                  <w:bottom w:val="dotted" w:sz="4" w:space="0" w:color="auto"/>
                </w:tcBorders>
              </w:tcPr>
              <w:p w14:paraId="1F164EC4" w14:textId="448511D4" w:rsidR="00AB3D09" w:rsidRPr="003A6873" w:rsidRDefault="00AB3D09" w:rsidP="00AB3D09">
                <w:pPr>
                  <w:rPr>
                    <w:rFonts w:asciiTheme="minorHAnsi" w:hAnsiTheme="minorHAnsi"/>
                    <w:szCs w:val="22"/>
                  </w:rPr>
                </w:pPr>
                <w:r w:rsidRPr="003A6873">
                  <w:rPr>
                    <w:rStyle w:val="Platzhaltertext"/>
                    <w:rFonts w:asciiTheme="minorHAnsi" w:hAnsiTheme="minorHAnsi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AB3D09" w:rsidRPr="003A6873" w14:paraId="4EAB691D" w14:textId="77777777" w:rsidTr="00EF6946">
        <w:tc>
          <w:tcPr>
            <w:tcW w:w="2405" w:type="dxa"/>
            <w:tcBorders>
              <w:top w:val="dotted" w:sz="4" w:space="0" w:color="auto"/>
              <w:bottom w:val="dotted" w:sz="4" w:space="0" w:color="auto"/>
            </w:tcBorders>
          </w:tcPr>
          <w:p w14:paraId="56C7BE47" w14:textId="04484FCE" w:rsidR="00AB3D09" w:rsidRPr="003A6873" w:rsidRDefault="00AB3D09" w:rsidP="00AB3D09">
            <w:pPr>
              <w:rPr>
                <w:rFonts w:asciiTheme="minorHAnsi" w:hAnsiTheme="minorHAnsi"/>
                <w:szCs w:val="22"/>
              </w:rPr>
            </w:pPr>
            <w:r w:rsidRPr="003A6873">
              <w:rPr>
                <w:rFonts w:asciiTheme="minorHAnsi" w:hAnsiTheme="minorHAnsi"/>
                <w:szCs w:val="22"/>
              </w:rPr>
              <w:t>Telefonnummer</w:t>
            </w:r>
          </w:p>
        </w:tc>
        <w:sdt>
          <w:sdtPr>
            <w:rPr>
              <w:rFonts w:asciiTheme="minorHAnsi" w:hAnsiTheme="minorHAnsi"/>
              <w:szCs w:val="22"/>
            </w:rPr>
            <w:id w:val="1393616952"/>
            <w:placeholder>
              <w:docPart w:val="A3DA427CCD2D4390B73056C3F35D3DB6"/>
            </w:placeholder>
            <w:showingPlcHdr/>
          </w:sdtPr>
          <w:sdtEndPr/>
          <w:sdtContent>
            <w:tc>
              <w:tcPr>
                <w:tcW w:w="6655" w:type="dxa"/>
                <w:tcBorders>
                  <w:top w:val="dotted" w:sz="4" w:space="0" w:color="auto"/>
                  <w:bottom w:val="dotted" w:sz="4" w:space="0" w:color="auto"/>
                </w:tcBorders>
              </w:tcPr>
              <w:p w14:paraId="47DB99E3" w14:textId="08BC2D6D" w:rsidR="00AB3D09" w:rsidRPr="003A6873" w:rsidRDefault="00AB3D09" w:rsidP="00AB3D09">
                <w:pPr>
                  <w:rPr>
                    <w:rFonts w:asciiTheme="minorHAnsi" w:hAnsiTheme="minorHAnsi"/>
                    <w:szCs w:val="22"/>
                  </w:rPr>
                </w:pPr>
                <w:r w:rsidRPr="003A6873">
                  <w:rPr>
                    <w:rStyle w:val="Platzhaltertext"/>
                    <w:rFonts w:asciiTheme="minorHAnsi" w:hAnsiTheme="minorHAnsi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AB3D09" w:rsidRPr="003A6873" w14:paraId="517370F0" w14:textId="77777777" w:rsidTr="00EF6946">
        <w:tc>
          <w:tcPr>
            <w:tcW w:w="2405" w:type="dxa"/>
            <w:tcBorders>
              <w:top w:val="dotted" w:sz="4" w:space="0" w:color="auto"/>
            </w:tcBorders>
          </w:tcPr>
          <w:p w14:paraId="425AD08C" w14:textId="652A4EAD" w:rsidR="00AB3D09" w:rsidRPr="003A6873" w:rsidRDefault="00AB3D09" w:rsidP="00AB3D09">
            <w:pPr>
              <w:rPr>
                <w:rFonts w:asciiTheme="minorHAnsi" w:hAnsiTheme="minorHAnsi"/>
                <w:szCs w:val="22"/>
              </w:rPr>
            </w:pPr>
            <w:r w:rsidRPr="003A6873">
              <w:rPr>
                <w:rFonts w:asciiTheme="minorHAnsi" w:hAnsiTheme="minorHAnsi"/>
                <w:szCs w:val="22"/>
              </w:rPr>
              <w:t>E-Mail:</w:t>
            </w:r>
          </w:p>
        </w:tc>
        <w:sdt>
          <w:sdtPr>
            <w:rPr>
              <w:rFonts w:asciiTheme="minorHAnsi" w:hAnsiTheme="minorHAnsi"/>
              <w:szCs w:val="22"/>
            </w:rPr>
            <w:id w:val="687721627"/>
            <w:placeholder>
              <w:docPart w:val="4871D109B74144F6844B7AD4F141BC48"/>
            </w:placeholder>
            <w:showingPlcHdr/>
          </w:sdtPr>
          <w:sdtEndPr/>
          <w:sdtContent>
            <w:tc>
              <w:tcPr>
                <w:tcW w:w="6655" w:type="dxa"/>
                <w:tcBorders>
                  <w:top w:val="dotted" w:sz="4" w:space="0" w:color="auto"/>
                </w:tcBorders>
              </w:tcPr>
              <w:p w14:paraId="30FF6932" w14:textId="5DCABD5A" w:rsidR="00AB3D09" w:rsidRPr="003A6873" w:rsidRDefault="00AB3D09" w:rsidP="00AB3D09">
                <w:pPr>
                  <w:rPr>
                    <w:rFonts w:asciiTheme="minorHAnsi" w:hAnsiTheme="minorHAnsi"/>
                    <w:szCs w:val="22"/>
                  </w:rPr>
                </w:pPr>
                <w:r w:rsidRPr="003A6873">
                  <w:rPr>
                    <w:rStyle w:val="Platzhaltertext"/>
                    <w:rFonts w:asciiTheme="minorHAnsi" w:hAnsiTheme="minorHAnsi"/>
                    <w:szCs w:val="22"/>
                  </w:rPr>
                  <w:t>Klicken oder tippen Sie hier, um Text einzugeben.</w:t>
                </w:r>
              </w:p>
            </w:tc>
          </w:sdtContent>
        </w:sdt>
      </w:tr>
    </w:tbl>
    <w:p w14:paraId="4CFF9813" w14:textId="14444E59" w:rsidR="00EF6946" w:rsidRPr="003A6873" w:rsidRDefault="00EF6946" w:rsidP="00EF6946">
      <w:pPr>
        <w:rPr>
          <w:rFonts w:asciiTheme="minorHAnsi" w:hAnsiTheme="minorHAnsi"/>
          <w:szCs w:val="22"/>
        </w:rPr>
      </w:pPr>
    </w:p>
    <w:p w14:paraId="1B7E6B80" w14:textId="769EA85A" w:rsidR="000D184D" w:rsidRPr="003A6873" w:rsidRDefault="000D184D" w:rsidP="00EF6946">
      <w:pPr>
        <w:rPr>
          <w:rFonts w:asciiTheme="minorHAnsi" w:hAnsiTheme="minorHAnsi"/>
          <w:szCs w:val="22"/>
        </w:rPr>
      </w:pPr>
      <w:r w:rsidRPr="003A6873">
        <w:rPr>
          <w:rFonts w:asciiTheme="minorHAnsi" w:hAnsiTheme="minorHAnsi"/>
          <w:szCs w:val="22"/>
        </w:rPr>
        <w:t>Wir erklären, dass folgender Mitarbeiter für die Durchführung des Vergabeverfahrens und des Vertrages als bevollmächtigter Vertreter bezeichnet wird, der gegenüber dem späteren Auftraggeber alle Mitglieder der Arbeitsgemeinschaft rechtsverbindlich vertritt: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6655"/>
      </w:tblGrid>
      <w:tr w:rsidR="00AB3D09" w:rsidRPr="003A6873" w14:paraId="4991B824" w14:textId="77777777" w:rsidTr="000D184D">
        <w:tc>
          <w:tcPr>
            <w:tcW w:w="2405" w:type="dxa"/>
          </w:tcPr>
          <w:p w14:paraId="5FECCAA0" w14:textId="6305A490" w:rsidR="00AB3D09" w:rsidRPr="003A6873" w:rsidRDefault="00AB3D09" w:rsidP="00AB3D09">
            <w:pPr>
              <w:rPr>
                <w:rFonts w:asciiTheme="minorHAnsi" w:hAnsiTheme="minorHAnsi"/>
                <w:szCs w:val="22"/>
              </w:rPr>
            </w:pPr>
            <w:r w:rsidRPr="003A6873">
              <w:rPr>
                <w:rFonts w:asciiTheme="minorHAnsi" w:hAnsiTheme="minorHAnsi"/>
                <w:szCs w:val="22"/>
              </w:rPr>
              <w:t>Name, Vorname</w:t>
            </w:r>
          </w:p>
        </w:tc>
        <w:sdt>
          <w:sdtPr>
            <w:rPr>
              <w:rFonts w:asciiTheme="minorHAnsi" w:hAnsiTheme="minorHAnsi"/>
              <w:szCs w:val="22"/>
            </w:rPr>
            <w:id w:val="-1879618266"/>
            <w:placeholder>
              <w:docPart w:val="5FA61821828748D9945D4C3AF4F8A837"/>
            </w:placeholder>
            <w:showingPlcHdr/>
          </w:sdtPr>
          <w:sdtEndPr/>
          <w:sdtContent>
            <w:tc>
              <w:tcPr>
                <w:tcW w:w="6655" w:type="dxa"/>
              </w:tcPr>
              <w:p w14:paraId="1A264780" w14:textId="71034CE2" w:rsidR="00AB3D09" w:rsidRPr="003A6873" w:rsidRDefault="00AB3D09" w:rsidP="00AB3D09">
                <w:pPr>
                  <w:rPr>
                    <w:rFonts w:asciiTheme="minorHAnsi" w:hAnsiTheme="minorHAnsi"/>
                    <w:szCs w:val="22"/>
                  </w:rPr>
                </w:pPr>
                <w:r w:rsidRPr="003A6873">
                  <w:rPr>
                    <w:rStyle w:val="Platzhaltertext"/>
                    <w:rFonts w:asciiTheme="minorHAnsi" w:hAnsiTheme="minorHAnsi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AB3D09" w:rsidRPr="003A6873" w14:paraId="4AA19AD8" w14:textId="77777777" w:rsidTr="000D184D">
        <w:tc>
          <w:tcPr>
            <w:tcW w:w="2405" w:type="dxa"/>
          </w:tcPr>
          <w:p w14:paraId="76521138" w14:textId="5ED6D131" w:rsidR="00AB3D09" w:rsidRPr="003A6873" w:rsidRDefault="00AB3D09" w:rsidP="00AB3D09">
            <w:pPr>
              <w:rPr>
                <w:rFonts w:asciiTheme="minorHAnsi" w:hAnsiTheme="minorHAnsi"/>
                <w:szCs w:val="22"/>
              </w:rPr>
            </w:pPr>
            <w:r w:rsidRPr="003A6873">
              <w:rPr>
                <w:rFonts w:asciiTheme="minorHAnsi" w:hAnsiTheme="minorHAnsi"/>
                <w:szCs w:val="22"/>
              </w:rPr>
              <w:t>Telefonnummer</w:t>
            </w:r>
          </w:p>
        </w:tc>
        <w:sdt>
          <w:sdtPr>
            <w:rPr>
              <w:rFonts w:asciiTheme="minorHAnsi" w:hAnsiTheme="minorHAnsi"/>
              <w:szCs w:val="22"/>
            </w:rPr>
            <w:id w:val="-792126152"/>
            <w:placeholder>
              <w:docPart w:val="3A7AB6AB43DE444E93432E39D57F5A52"/>
            </w:placeholder>
            <w:showingPlcHdr/>
          </w:sdtPr>
          <w:sdtEndPr/>
          <w:sdtContent>
            <w:tc>
              <w:tcPr>
                <w:tcW w:w="6655" w:type="dxa"/>
              </w:tcPr>
              <w:p w14:paraId="456B90DF" w14:textId="19B17EB5" w:rsidR="00AB3D09" w:rsidRPr="003A6873" w:rsidRDefault="00AB3D09" w:rsidP="00AB3D09">
                <w:pPr>
                  <w:rPr>
                    <w:rFonts w:asciiTheme="minorHAnsi" w:hAnsiTheme="minorHAnsi"/>
                    <w:szCs w:val="22"/>
                  </w:rPr>
                </w:pPr>
                <w:r w:rsidRPr="003A6873">
                  <w:rPr>
                    <w:rStyle w:val="Platzhaltertext"/>
                    <w:rFonts w:asciiTheme="minorHAnsi" w:hAnsiTheme="minorHAnsi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AB3D09" w:rsidRPr="003A6873" w14:paraId="11470608" w14:textId="77777777" w:rsidTr="000D184D">
        <w:tc>
          <w:tcPr>
            <w:tcW w:w="2405" w:type="dxa"/>
          </w:tcPr>
          <w:p w14:paraId="4EB1F6B3" w14:textId="5B670410" w:rsidR="00AB3D09" w:rsidRPr="003A6873" w:rsidRDefault="00AB3D09" w:rsidP="00AB3D09">
            <w:pPr>
              <w:rPr>
                <w:rFonts w:asciiTheme="minorHAnsi" w:hAnsiTheme="minorHAnsi"/>
                <w:szCs w:val="22"/>
              </w:rPr>
            </w:pPr>
            <w:r w:rsidRPr="003A6873">
              <w:rPr>
                <w:rFonts w:asciiTheme="minorHAnsi" w:hAnsiTheme="minorHAnsi"/>
                <w:szCs w:val="22"/>
              </w:rPr>
              <w:t>E-Mail</w:t>
            </w:r>
          </w:p>
        </w:tc>
        <w:sdt>
          <w:sdtPr>
            <w:rPr>
              <w:rFonts w:asciiTheme="minorHAnsi" w:hAnsiTheme="minorHAnsi"/>
              <w:szCs w:val="22"/>
            </w:rPr>
            <w:id w:val="85591413"/>
            <w:placeholder>
              <w:docPart w:val="FC18B296A67F4638ADB608DC771B3FB0"/>
            </w:placeholder>
            <w:showingPlcHdr/>
          </w:sdtPr>
          <w:sdtEndPr/>
          <w:sdtContent>
            <w:tc>
              <w:tcPr>
                <w:tcW w:w="6655" w:type="dxa"/>
              </w:tcPr>
              <w:p w14:paraId="1C5202ED" w14:textId="58CEC304" w:rsidR="00AB3D09" w:rsidRPr="003A6873" w:rsidRDefault="00AB3D09" w:rsidP="00AB3D09">
                <w:pPr>
                  <w:rPr>
                    <w:rFonts w:asciiTheme="minorHAnsi" w:hAnsiTheme="minorHAnsi"/>
                    <w:szCs w:val="22"/>
                  </w:rPr>
                </w:pPr>
                <w:r w:rsidRPr="003A6873">
                  <w:rPr>
                    <w:rStyle w:val="Platzhaltertext"/>
                    <w:rFonts w:asciiTheme="minorHAnsi" w:hAnsiTheme="minorHAnsi"/>
                    <w:szCs w:val="22"/>
                  </w:rPr>
                  <w:t>Klicken oder tippen Sie hier, um Text einzugeben.</w:t>
                </w:r>
              </w:p>
            </w:tc>
          </w:sdtContent>
        </w:sdt>
      </w:tr>
    </w:tbl>
    <w:p w14:paraId="3FAD7C0E" w14:textId="6497DAFE" w:rsidR="000D184D" w:rsidRPr="003A6873" w:rsidRDefault="00723877" w:rsidP="00EF6946">
      <w:pPr>
        <w:rPr>
          <w:rFonts w:asciiTheme="minorHAnsi" w:hAnsiTheme="minorHAnsi"/>
          <w:szCs w:val="22"/>
        </w:rPr>
      </w:pPr>
      <w:r w:rsidRPr="003A6873">
        <w:rPr>
          <w:rFonts w:asciiTheme="minorHAnsi" w:hAnsiTheme="minorHAnsi"/>
          <w:szCs w:val="22"/>
        </w:rPr>
        <w:t xml:space="preserve">Weiterhin erklären wir, dass alle Mitglieder der </w:t>
      </w:r>
      <w:r w:rsidR="00697035" w:rsidRPr="003A6873">
        <w:rPr>
          <w:rFonts w:asciiTheme="minorHAnsi" w:hAnsiTheme="minorHAnsi"/>
          <w:szCs w:val="22"/>
        </w:rPr>
        <w:t>B</w:t>
      </w:r>
      <w:r w:rsidR="00697035">
        <w:rPr>
          <w:rFonts w:asciiTheme="minorHAnsi" w:hAnsiTheme="minorHAnsi"/>
          <w:szCs w:val="22"/>
        </w:rPr>
        <w:t>ieter</w:t>
      </w:r>
      <w:r w:rsidR="00697035" w:rsidRPr="003A6873">
        <w:rPr>
          <w:rFonts w:asciiTheme="minorHAnsi" w:hAnsiTheme="minorHAnsi"/>
          <w:szCs w:val="22"/>
        </w:rPr>
        <w:t xml:space="preserve">gemeinschaft </w:t>
      </w:r>
      <w:r w:rsidRPr="003A6873">
        <w:rPr>
          <w:rFonts w:asciiTheme="minorHAnsi" w:hAnsiTheme="minorHAnsi"/>
          <w:szCs w:val="22"/>
        </w:rPr>
        <w:t>für die Erfüllung sämtlicher vertraglicher Verpflichtungen als Gesamtschuldner haften.</w:t>
      </w:r>
    </w:p>
    <w:p w14:paraId="423378D1" w14:textId="77777777" w:rsidR="00FC25DB" w:rsidRPr="003A6873" w:rsidRDefault="00FC25DB" w:rsidP="00FC25DB">
      <w:pPr>
        <w:keepNext/>
        <w:rPr>
          <w:rFonts w:asciiTheme="minorHAnsi" w:hAnsiTheme="minorHAnsi"/>
          <w:szCs w:val="22"/>
        </w:rPr>
      </w:pPr>
      <w:r w:rsidRPr="003A6873">
        <w:rPr>
          <w:rFonts w:asciiTheme="minorHAnsi" w:hAnsiTheme="minorHAnsi"/>
          <w:szCs w:val="22"/>
        </w:rPr>
        <w:lastRenderedPageBreak/>
        <w:t xml:space="preserve">Außerdem erklären wir, dass </w:t>
      </w:r>
    </w:p>
    <w:p w14:paraId="4BAEC2CA" w14:textId="30B93956" w:rsidR="00FC25DB" w:rsidRPr="003A6873" w:rsidRDefault="00FC25DB" w:rsidP="00FC25DB">
      <w:pPr>
        <w:pStyle w:val="Listenabsatz"/>
        <w:numPr>
          <w:ilvl w:val="0"/>
          <w:numId w:val="15"/>
        </w:numPr>
        <w:rPr>
          <w:rFonts w:asciiTheme="minorHAnsi" w:hAnsiTheme="minorHAnsi"/>
          <w:szCs w:val="22"/>
        </w:rPr>
      </w:pPr>
      <w:r w:rsidRPr="003A6873">
        <w:rPr>
          <w:rFonts w:asciiTheme="minorHAnsi" w:hAnsiTheme="minorHAnsi"/>
          <w:szCs w:val="22"/>
        </w:rPr>
        <w:t xml:space="preserve">die Mitglieder der </w:t>
      </w:r>
      <w:r w:rsidR="00D74E4F" w:rsidRPr="003A6873">
        <w:rPr>
          <w:rFonts w:asciiTheme="minorHAnsi" w:hAnsiTheme="minorHAnsi"/>
          <w:szCs w:val="22"/>
        </w:rPr>
        <w:t>B</w:t>
      </w:r>
      <w:r w:rsidR="00D74E4F">
        <w:rPr>
          <w:rFonts w:asciiTheme="minorHAnsi" w:hAnsiTheme="minorHAnsi"/>
          <w:szCs w:val="22"/>
        </w:rPr>
        <w:t>ieter</w:t>
      </w:r>
      <w:r w:rsidR="00D74E4F" w:rsidRPr="003A6873">
        <w:rPr>
          <w:rFonts w:asciiTheme="minorHAnsi" w:hAnsiTheme="minorHAnsi"/>
          <w:szCs w:val="22"/>
        </w:rPr>
        <w:t xml:space="preserve">gemeinschaft </w:t>
      </w:r>
      <w:r w:rsidRPr="003A6873">
        <w:rPr>
          <w:rFonts w:asciiTheme="minorHAnsi" w:hAnsiTheme="minorHAnsi"/>
          <w:szCs w:val="22"/>
        </w:rPr>
        <w:t>hinsichtlich ausgeschriebener Lose in keinem tatsächlichen oder potentiellen Wettbewerbsverhältnis zueinander stehen und</w:t>
      </w:r>
    </w:p>
    <w:p w14:paraId="0A73A98F" w14:textId="4AD55A00" w:rsidR="00FC25DB" w:rsidRPr="003A6873" w:rsidRDefault="00FC25DB" w:rsidP="00FC25DB">
      <w:pPr>
        <w:pStyle w:val="Listenabsatz"/>
        <w:numPr>
          <w:ilvl w:val="0"/>
          <w:numId w:val="15"/>
        </w:numPr>
        <w:rPr>
          <w:rFonts w:asciiTheme="minorHAnsi" w:hAnsiTheme="minorHAnsi"/>
          <w:szCs w:val="22"/>
        </w:rPr>
      </w:pPr>
      <w:r w:rsidRPr="003A6873">
        <w:rPr>
          <w:rFonts w:asciiTheme="minorHAnsi" w:hAnsiTheme="minorHAnsi"/>
          <w:szCs w:val="22"/>
        </w:rPr>
        <w:t xml:space="preserve">kein Mitglied der </w:t>
      </w:r>
      <w:r w:rsidR="00D74E4F" w:rsidRPr="003A6873">
        <w:rPr>
          <w:rFonts w:asciiTheme="minorHAnsi" w:hAnsiTheme="minorHAnsi"/>
          <w:szCs w:val="22"/>
        </w:rPr>
        <w:t>B</w:t>
      </w:r>
      <w:r w:rsidR="00D74E4F">
        <w:rPr>
          <w:rFonts w:asciiTheme="minorHAnsi" w:hAnsiTheme="minorHAnsi"/>
          <w:szCs w:val="22"/>
        </w:rPr>
        <w:t>ieter</w:t>
      </w:r>
      <w:r w:rsidR="00D74E4F" w:rsidRPr="003A6873">
        <w:rPr>
          <w:rFonts w:asciiTheme="minorHAnsi" w:hAnsiTheme="minorHAnsi"/>
          <w:szCs w:val="22"/>
        </w:rPr>
        <w:t xml:space="preserve">gemeinschaft </w:t>
      </w:r>
      <w:r w:rsidRPr="003A6873">
        <w:rPr>
          <w:rFonts w:asciiTheme="minorHAnsi" w:hAnsiTheme="minorHAnsi"/>
          <w:szCs w:val="22"/>
        </w:rPr>
        <w:t xml:space="preserve">jeweils allein für sich hinreichend leistungsfähig ist, um ein eigenständiges Angebot abzugeben, und dass erst der Zusammenschluss der Mitglieder zu einer </w:t>
      </w:r>
      <w:r w:rsidR="00D74E4F" w:rsidRPr="003A6873">
        <w:rPr>
          <w:rFonts w:asciiTheme="minorHAnsi" w:hAnsiTheme="minorHAnsi"/>
          <w:szCs w:val="22"/>
        </w:rPr>
        <w:t>B</w:t>
      </w:r>
      <w:r w:rsidR="00D74E4F">
        <w:rPr>
          <w:rFonts w:asciiTheme="minorHAnsi" w:hAnsiTheme="minorHAnsi"/>
          <w:szCs w:val="22"/>
        </w:rPr>
        <w:t>ieter</w:t>
      </w:r>
      <w:r w:rsidR="00D74E4F" w:rsidRPr="003A6873">
        <w:rPr>
          <w:rFonts w:asciiTheme="minorHAnsi" w:hAnsiTheme="minorHAnsi"/>
          <w:szCs w:val="22"/>
        </w:rPr>
        <w:t xml:space="preserve">gemeinschaft </w:t>
      </w:r>
      <w:r w:rsidRPr="003A6873">
        <w:rPr>
          <w:rFonts w:asciiTheme="minorHAnsi" w:hAnsiTheme="minorHAnsi"/>
          <w:szCs w:val="22"/>
        </w:rPr>
        <w:t>diese in die Lage versetzt, ein den Anforderungen des Auftraggebers entsprechendes Angebot abzugeben.</w:t>
      </w:r>
    </w:p>
    <w:p w14:paraId="0C688AC1" w14:textId="75EA9F3E" w:rsidR="00FC25DB" w:rsidRPr="003A6873" w:rsidRDefault="00FC25DB" w:rsidP="00FC25DB">
      <w:pPr>
        <w:rPr>
          <w:rFonts w:asciiTheme="minorHAnsi" w:hAnsiTheme="minorHAnsi"/>
          <w:szCs w:val="22"/>
        </w:rPr>
      </w:pPr>
      <w:r w:rsidRPr="003A6873">
        <w:rPr>
          <w:rFonts w:asciiTheme="minorHAnsi" w:hAnsiTheme="minorHAnsi"/>
          <w:szCs w:val="22"/>
        </w:rPr>
        <w:t xml:space="preserve">Das Vorliegen der Voraussetzungen für die Zulässigkeit der </w:t>
      </w:r>
      <w:r w:rsidR="00697035" w:rsidRPr="003A6873">
        <w:rPr>
          <w:rFonts w:asciiTheme="minorHAnsi" w:hAnsiTheme="minorHAnsi"/>
          <w:szCs w:val="22"/>
        </w:rPr>
        <w:t>B</w:t>
      </w:r>
      <w:r w:rsidR="00697035">
        <w:rPr>
          <w:rFonts w:asciiTheme="minorHAnsi" w:hAnsiTheme="minorHAnsi"/>
          <w:szCs w:val="22"/>
        </w:rPr>
        <w:t>ieter</w:t>
      </w:r>
      <w:r w:rsidR="00697035" w:rsidRPr="003A6873">
        <w:rPr>
          <w:rFonts w:asciiTheme="minorHAnsi" w:hAnsiTheme="minorHAnsi"/>
          <w:szCs w:val="22"/>
        </w:rPr>
        <w:t xml:space="preserve">gemeinschaft </w:t>
      </w:r>
      <w:r w:rsidRPr="003A6873">
        <w:rPr>
          <w:rFonts w:asciiTheme="minorHAnsi" w:hAnsiTheme="minorHAnsi"/>
          <w:szCs w:val="22"/>
        </w:rPr>
        <w:t>wird im anhand der nachfolgenden Angaben glaubhaft gemacht (ggf. auf gesonderter Anlage):</w:t>
      </w:r>
    </w:p>
    <w:sdt>
      <w:sdtPr>
        <w:rPr>
          <w:rFonts w:asciiTheme="minorHAnsi" w:hAnsiTheme="minorHAnsi"/>
          <w:szCs w:val="22"/>
        </w:rPr>
        <w:id w:val="-1367594063"/>
        <w:placeholder>
          <w:docPart w:val="49A90882AC264F48BB81C57CBFAD6204"/>
        </w:placeholder>
        <w:showingPlcHdr/>
      </w:sdtPr>
      <w:sdtEndPr/>
      <w:sdtContent>
        <w:p w14:paraId="7848696C" w14:textId="4357FB51" w:rsidR="00A12B66" w:rsidRPr="003A6873" w:rsidRDefault="00F955D4" w:rsidP="00FC25DB">
          <w:pPr>
            <w:rPr>
              <w:rFonts w:asciiTheme="minorHAnsi" w:hAnsiTheme="minorHAnsi"/>
              <w:szCs w:val="22"/>
            </w:rPr>
          </w:pPr>
          <w:r w:rsidRPr="003A6873">
            <w:rPr>
              <w:rStyle w:val="Platzhaltertext"/>
              <w:rFonts w:asciiTheme="minorHAnsi" w:hAnsiTheme="minorHAnsi"/>
              <w:szCs w:val="22"/>
            </w:rPr>
            <w:t>Klicken oder tippen Sie hier, um Text einzugeben.</w:t>
          </w:r>
        </w:p>
      </w:sdtContent>
    </w:sdt>
    <w:p w14:paraId="55834466" w14:textId="77777777" w:rsidR="000C1295" w:rsidRPr="003A6873" w:rsidRDefault="000C1295" w:rsidP="00FC25DB">
      <w:pPr>
        <w:rPr>
          <w:rFonts w:asciiTheme="minorHAnsi" w:hAnsiTheme="minorHAnsi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0C1295" w:rsidRPr="003A6873" w14:paraId="441A5F38" w14:textId="77777777" w:rsidTr="007643A2">
        <w:tc>
          <w:tcPr>
            <w:tcW w:w="9060" w:type="dxa"/>
            <w:gridSpan w:val="2"/>
            <w:shd w:val="clear" w:color="auto" w:fill="BFBFBF" w:themeFill="background1" w:themeFillShade="BF"/>
          </w:tcPr>
          <w:p w14:paraId="62572459" w14:textId="0667E84E" w:rsidR="000C1295" w:rsidRPr="003A6873" w:rsidRDefault="000C1295" w:rsidP="000C26E7">
            <w:pPr>
              <w:spacing w:after="60"/>
              <w:rPr>
                <w:rFonts w:asciiTheme="minorHAnsi" w:hAnsiTheme="minorHAnsi"/>
                <w:szCs w:val="22"/>
              </w:rPr>
            </w:pPr>
            <w:r w:rsidRPr="003A6873">
              <w:rPr>
                <w:rFonts w:asciiTheme="minorHAnsi" w:hAnsiTheme="minorHAnsi"/>
                <w:szCs w:val="22"/>
              </w:rPr>
              <w:t>Firma 1</w:t>
            </w:r>
          </w:p>
        </w:tc>
      </w:tr>
      <w:tr w:rsidR="00AA1EA7" w:rsidRPr="003A6873" w14:paraId="16D409A9" w14:textId="77777777" w:rsidTr="007643A2">
        <w:tc>
          <w:tcPr>
            <w:tcW w:w="2689" w:type="dxa"/>
            <w:shd w:val="clear" w:color="auto" w:fill="F2F2F2" w:themeFill="background1" w:themeFillShade="F2"/>
          </w:tcPr>
          <w:p w14:paraId="42C3CEF8" w14:textId="100A84BE" w:rsidR="00AA1EA7" w:rsidRPr="003A6873" w:rsidRDefault="00AA1EA7" w:rsidP="00AA1EA7">
            <w:pPr>
              <w:spacing w:after="60"/>
              <w:rPr>
                <w:rFonts w:asciiTheme="minorHAnsi" w:hAnsiTheme="minorHAnsi"/>
                <w:szCs w:val="22"/>
              </w:rPr>
            </w:pPr>
            <w:r w:rsidRPr="003A6873">
              <w:rPr>
                <w:rFonts w:asciiTheme="minorHAnsi" w:hAnsiTheme="minorHAnsi"/>
                <w:szCs w:val="22"/>
              </w:rPr>
              <w:t>Firmenname</w:t>
            </w:r>
          </w:p>
        </w:tc>
        <w:sdt>
          <w:sdtPr>
            <w:rPr>
              <w:rFonts w:asciiTheme="minorHAnsi" w:hAnsiTheme="minorHAnsi"/>
              <w:szCs w:val="22"/>
            </w:rPr>
            <w:id w:val="-1420791694"/>
            <w:placeholder>
              <w:docPart w:val="BB64F5D666CE4E7888AC34FCF1A0BF7D"/>
            </w:placeholder>
            <w:showingPlcHdr/>
          </w:sdtPr>
          <w:sdtEndPr/>
          <w:sdtContent>
            <w:tc>
              <w:tcPr>
                <w:tcW w:w="6371" w:type="dxa"/>
              </w:tcPr>
              <w:p w14:paraId="6CE7E1F3" w14:textId="15393657" w:rsidR="00AA1EA7" w:rsidRPr="003A6873" w:rsidRDefault="00AA1EA7" w:rsidP="00AA1EA7">
                <w:pPr>
                  <w:spacing w:after="60"/>
                  <w:rPr>
                    <w:rFonts w:asciiTheme="minorHAnsi" w:hAnsiTheme="minorHAnsi"/>
                    <w:szCs w:val="22"/>
                  </w:rPr>
                </w:pPr>
                <w:r w:rsidRPr="003A6873">
                  <w:rPr>
                    <w:rStyle w:val="Platzhaltertext"/>
                    <w:rFonts w:asciiTheme="minorHAnsi" w:hAnsiTheme="minorHAnsi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AA1EA7" w:rsidRPr="003A6873" w14:paraId="232CD232" w14:textId="77777777" w:rsidTr="007643A2">
        <w:tc>
          <w:tcPr>
            <w:tcW w:w="2689" w:type="dxa"/>
            <w:shd w:val="clear" w:color="auto" w:fill="F2F2F2" w:themeFill="background1" w:themeFillShade="F2"/>
          </w:tcPr>
          <w:p w14:paraId="5F835EE7" w14:textId="22BE4B72" w:rsidR="00AA1EA7" w:rsidRPr="003A6873" w:rsidRDefault="00AA1EA7" w:rsidP="00AA1EA7">
            <w:pPr>
              <w:spacing w:after="60"/>
              <w:rPr>
                <w:rFonts w:asciiTheme="minorHAnsi" w:hAnsiTheme="minorHAnsi"/>
                <w:szCs w:val="22"/>
              </w:rPr>
            </w:pPr>
            <w:r w:rsidRPr="003A6873">
              <w:rPr>
                <w:rFonts w:asciiTheme="minorHAnsi" w:hAnsiTheme="minorHAnsi"/>
                <w:szCs w:val="22"/>
              </w:rPr>
              <w:t>Name des Erklärenden</w:t>
            </w:r>
          </w:p>
        </w:tc>
        <w:sdt>
          <w:sdtPr>
            <w:rPr>
              <w:rFonts w:asciiTheme="minorHAnsi" w:hAnsiTheme="minorHAnsi"/>
              <w:szCs w:val="22"/>
            </w:rPr>
            <w:id w:val="-2117202736"/>
            <w:placeholder>
              <w:docPart w:val="27DE4B7E78F04421AA4297C9E08251FC"/>
            </w:placeholder>
            <w:showingPlcHdr/>
          </w:sdtPr>
          <w:sdtEndPr/>
          <w:sdtContent>
            <w:tc>
              <w:tcPr>
                <w:tcW w:w="6371" w:type="dxa"/>
              </w:tcPr>
              <w:p w14:paraId="4DDC9AD6" w14:textId="6D4CA9C2" w:rsidR="00AA1EA7" w:rsidRPr="003A6873" w:rsidRDefault="00AA1EA7" w:rsidP="00AA1EA7">
                <w:pPr>
                  <w:spacing w:after="60"/>
                  <w:rPr>
                    <w:rFonts w:asciiTheme="minorHAnsi" w:hAnsiTheme="minorHAnsi"/>
                    <w:szCs w:val="22"/>
                  </w:rPr>
                </w:pPr>
                <w:r w:rsidRPr="003A6873">
                  <w:rPr>
                    <w:rStyle w:val="Platzhaltertext"/>
                    <w:rFonts w:asciiTheme="minorHAnsi" w:hAnsiTheme="minorHAnsi"/>
                    <w:szCs w:val="22"/>
                  </w:rPr>
                  <w:t>Klicken oder tippen Sie hier, um Text einzugeben.</w:t>
                </w:r>
              </w:p>
            </w:tc>
          </w:sdtContent>
        </w:sdt>
      </w:tr>
    </w:tbl>
    <w:p w14:paraId="69872E92" w14:textId="43526B71" w:rsidR="000C1295" w:rsidRPr="003A6873" w:rsidRDefault="000C1295" w:rsidP="000C26E7">
      <w:pPr>
        <w:spacing w:after="60"/>
        <w:rPr>
          <w:rFonts w:asciiTheme="minorHAnsi" w:hAnsiTheme="minorHAnsi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B128DC" w:rsidRPr="003A6873" w14:paraId="35264C75" w14:textId="77777777" w:rsidTr="007643A2">
        <w:tc>
          <w:tcPr>
            <w:tcW w:w="9060" w:type="dxa"/>
            <w:gridSpan w:val="2"/>
            <w:shd w:val="clear" w:color="auto" w:fill="BFBFBF" w:themeFill="background1" w:themeFillShade="BF"/>
          </w:tcPr>
          <w:p w14:paraId="6BE1166D" w14:textId="467AB0DD" w:rsidR="00B128DC" w:rsidRPr="003A6873" w:rsidRDefault="00B128DC" w:rsidP="000C26E7">
            <w:pPr>
              <w:spacing w:after="60"/>
              <w:rPr>
                <w:rFonts w:asciiTheme="minorHAnsi" w:hAnsiTheme="minorHAnsi"/>
                <w:szCs w:val="22"/>
              </w:rPr>
            </w:pPr>
            <w:r w:rsidRPr="003A6873">
              <w:rPr>
                <w:rFonts w:asciiTheme="minorHAnsi" w:hAnsiTheme="minorHAnsi"/>
                <w:szCs w:val="22"/>
              </w:rPr>
              <w:t>Firma 2</w:t>
            </w:r>
          </w:p>
        </w:tc>
      </w:tr>
      <w:tr w:rsidR="00AA1EA7" w:rsidRPr="003A6873" w14:paraId="2A6BBCA0" w14:textId="77777777" w:rsidTr="007643A2">
        <w:tc>
          <w:tcPr>
            <w:tcW w:w="2689" w:type="dxa"/>
            <w:shd w:val="clear" w:color="auto" w:fill="F2F2F2" w:themeFill="background1" w:themeFillShade="F2"/>
          </w:tcPr>
          <w:p w14:paraId="194FFDE5" w14:textId="77777777" w:rsidR="00AA1EA7" w:rsidRPr="003A6873" w:rsidRDefault="00AA1EA7" w:rsidP="00AA1EA7">
            <w:pPr>
              <w:spacing w:after="60"/>
              <w:rPr>
                <w:rFonts w:asciiTheme="minorHAnsi" w:hAnsiTheme="minorHAnsi"/>
                <w:szCs w:val="22"/>
              </w:rPr>
            </w:pPr>
            <w:r w:rsidRPr="003A6873">
              <w:rPr>
                <w:rFonts w:asciiTheme="minorHAnsi" w:hAnsiTheme="minorHAnsi"/>
                <w:szCs w:val="22"/>
              </w:rPr>
              <w:t>Firmenname</w:t>
            </w:r>
          </w:p>
        </w:tc>
        <w:sdt>
          <w:sdtPr>
            <w:rPr>
              <w:rFonts w:asciiTheme="minorHAnsi" w:hAnsiTheme="minorHAnsi"/>
              <w:szCs w:val="22"/>
            </w:rPr>
            <w:id w:val="-341859179"/>
            <w:placeholder>
              <w:docPart w:val="FC7A8A40278A42898A1D9AD553B85AE4"/>
            </w:placeholder>
            <w:showingPlcHdr/>
          </w:sdtPr>
          <w:sdtEndPr/>
          <w:sdtContent>
            <w:tc>
              <w:tcPr>
                <w:tcW w:w="6371" w:type="dxa"/>
              </w:tcPr>
              <w:p w14:paraId="2CCC086B" w14:textId="6020055A" w:rsidR="00AA1EA7" w:rsidRPr="003A6873" w:rsidRDefault="00AA1EA7" w:rsidP="00AA1EA7">
                <w:pPr>
                  <w:spacing w:after="60"/>
                  <w:rPr>
                    <w:rFonts w:asciiTheme="minorHAnsi" w:hAnsiTheme="minorHAnsi"/>
                    <w:szCs w:val="22"/>
                  </w:rPr>
                </w:pPr>
                <w:r w:rsidRPr="003A6873">
                  <w:rPr>
                    <w:rStyle w:val="Platzhaltertext"/>
                    <w:rFonts w:asciiTheme="minorHAnsi" w:hAnsiTheme="minorHAnsi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AA1EA7" w:rsidRPr="003A6873" w14:paraId="109D7B0A" w14:textId="77777777" w:rsidTr="007643A2">
        <w:tc>
          <w:tcPr>
            <w:tcW w:w="2689" w:type="dxa"/>
            <w:shd w:val="clear" w:color="auto" w:fill="F2F2F2" w:themeFill="background1" w:themeFillShade="F2"/>
          </w:tcPr>
          <w:p w14:paraId="0230121B" w14:textId="77777777" w:rsidR="00AA1EA7" w:rsidRPr="003A6873" w:rsidRDefault="00AA1EA7" w:rsidP="00AA1EA7">
            <w:pPr>
              <w:spacing w:after="60"/>
              <w:rPr>
                <w:rFonts w:asciiTheme="minorHAnsi" w:hAnsiTheme="minorHAnsi"/>
                <w:szCs w:val="22"/>
              </w:rPr>
            </w:pPr>
            <w:r w:rsidRPr="003A6873">
              <w:rPr>
                <w:rFonts w:asciiTheme="minorHAnsi" w:hAnsiTheme="minorHAnsi"/>
                <w:szCs w:val="22"/>
              </w:rPr>
              <w:t>Name des Erklärenden</w:t>
            </w:r>
          </w:p>
        </w:tc>
        <w:sdt>
          <w:sdtPr>
            <w:rPr>
              <w:rFonts w:asciiTheme="minorHAnsi" w:hAnsiTheme="minorHAnsi"/>
              <w:szCs w:val="22"/>
            </w:rPr>
            <w:id w:val="786394084"/>
            <w:placeholder>
              <w:docPart w:val="2B71018E7F124135A3E8D3ECC77867A2"/>
            </w:placeholder>
            <w:showingPlcHdr/>
          </w:sdtPr>
          <w:sdtEndPr/>
          <w:sdtContent>
            <w:tc>
              <w:tcPr>
                <w:tcW w:w="6371" w:type="dxa"/>
              </w:tcPr>
              <w:p w14:paraId="09335055" w14:textId="2BB5CCC9" w:rsidR="00AA1EA7" w:rsidRPr="003A6873" w:rsidRDefault="00AA1EA7" w:rsidP="00AA1EA7">
                <w:pPr>
                  <w:spacing w:after="60"/>
                  <w:rPr>
                    <w:rFonts w:asciiTheme="minorHAnsi" w:hAnsiTheme="minorHAnsi"/>
                    <w:szCs w:val="22"/>
                  </w:rPr>
                </w:pPr>
                <w:r w:rsidRPr="003A6873">
                  <w:rPr>
                    <w:rStyle w:val="Platzhaltertext"/>
                    <w:rFonts w:asciiTheme="minorHAnsi" w:hAnsiTheme="minorHAnsi"/>
                    <w:szCs w:val="22"/>
                  </w:rPr>
                  <w:t>Klicken oder tippen Sie hier, um Text einzugeben.</w:t>
                </w:r>
              </w:p>
            </w:tc>
          </w:sdtContent>
        </w:sdt>
      </w:tr>
    </w:tbl>
    <w:p w14:paraId="4BF0B1C8" w14:textId="0485F4E9" w:rsidR="00B128DC" w:rsidRPr="003A6873" w:rsidRDefault="00B128DC" w:rsidP="000C26E7">
      <w:pPr>
        <w:spacing w:after="60"/>
        <w:rPr>
          <w:rFonts w:asciiTheme="minorHAnsi" w:hAnsiTheme="minorHAnsi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B128DC" w:rsidRPr="003A6873" w14:paraId="2BB66C41" w14:textId="77777777" w:rsidTr="007643A2">
        <w:tc>
          <w:tcPr>
            <w:tcW w:w="9060" w:type="dxa"/>
            <w:gridSpan w:val="2"/>
            <w:shd w:val="clear" w:color="auto" w:fill="BFBFBF" w:themeFill="background1" w:themeFillShade="BF"/>
          </w:tcPr>
          <w:p w14:paraId="0B07222A" w14:textId="409F15F9" w:rsidR="00B128DC" w:rsidRPr="003A6873" w:rsidRDefault="00B128DC" w:rsidP="000C26E7">
            <w:pPr>
              <w:spacing w:after="60"/>
              <w:rPr>
                <w:rFonts w:asciiTheme="minorHAnsi" w:hAnsiTheme="minorHAnsi"/>
                <w:szCs w:val="22"/>
              </w:rPr>
            </w:pPr>
            <w:r w:rsidRPr="003A6873">
              <w:rPr>
                <w:rFonts w:asciiTheme="minorHAnsi" w:hAnsiTheme="minorHAnsi"/>
                <w:szCs w:val="22"/>
              </w:rPr>
              <w:t>Firma 3</w:t>
            </w:r>
          </w:p>
        </w:tc>
      </w:tr>
      <w:tr w:rsidR="00AA1EA7" w:rsidRPr="003A6873" w14:paraId="342B7418" w14:textId="77777777" w:rsidTr="007643A2">
        <w:tc>
          <w:tcPr>
            <w:tcW w:w="2689" w:type="dxa"/>
            <w:shd w:val="clear" w:color="auto" w:fill="F2F2F2" w:themeFill="background1" w:themeFillShade="F2"/>
          </w:tcPr>
          <w:p w14:paraId="1063C448" w14:textId="77777777" w:rsidR="00AA1EA7" w:rsidRPr="003A6873" w:rsidRDefault="00AA1EA7" w:rsidP="00AA1EA7">
            <w:pPr>
              <w:spacing w:after="60"/>
              <w:rPr>
                <w:rFonts w:asciiTheme="minorHAnsi" w:hAnsiTheme="minorHAnsi"/>
                <w:szCs w:val="22"/>
              </w:rPr>
            </w:pPr>
            <w:r w:rsidRPr="003A6873">
              <w:rPr>
                <w:rFonts w:asciiTheme="minorHAnsi" w:hAnsiTheme="minorHAnsi"/>
                <w:szCs w:val="22"/>
              </w:rPr>
              <w:t>Firmenname</w:t>
            </w:r>
          </w:p>
        </w:tc>
        <w:sdt>
          <w:sdtPr>
            <w:rPr>
              <w:rFonts w:asciiTheme="minorHAnsi" w:hAnsiTheme="minorHAnsi"/>
              <w:szCs w:val="22"/>
            </w:rPr>
            <w:id w:val="-385957891"/>
            <w:placeholder>
              <w:docPart w:val="11B983B9881A489CA1C0EDFFB5F018A2"/>
            </w:placeholder>
            <w:showingPlcHdr/>
          </w:sdtPr>
          <w:sdtEndPr/>
          <w:sdtContent>
            <w:tc>
              <w:tcPr>
                <w:tcW w:w="6371" w:type="dxa"/>
              </w:tcPr>
              <w:p w14:paraId="5E6DC500" w14:textId="5969E400" w:rsidR="00AA1EA7" w:rsidRPr="003A6873" w:rsidRDefault="00AA1EA7" w:rsidP="00AA1EA7">
                <w:pPr>
                  <w:spacing w:after="60"/>
                  <w:rPr>
                    <w:rFonts w:asciiTheme="minorHAnsi" w:hAnsiTheme="minorHAnsi"/>
                    <w:szCs w:val="22"/>
                  </w:rPr>
                </w:pPr>
                <w:r w:rsidRPr="003A6873">
                  <w:rPr>
                    <w:rStyle w:val="Platzhaltertext"/>
                    <w:rFonts w:asciiTheme="minorHAnsi" w:hAnsiTheme="minorHAnsi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AA1EA7" w:rsidRPr="003A6873" w14:paraId="78272FC9" w14:textId="77777777" w:rsidTr="007643A2">
        <w:tc>
          <w:tcPr>
            <w:tcW w:w="2689" w:type="dxa"/>
            <w:shd w:val="clear" w:color="auto" w:fill="F2F2F2" w:themeFill="background1" w:themeFillShade="F2"/>
          </w:tcPr>
          <w:p w14:paraId="02118BD9" w14:textId="77777777" w:rsidR="00AA1EA7" w:rsidRPr="003A6873" w:rsidRDefault="00AA1EA7" w:rsidP="00AA1EA7">
            <w:pPr>
              <w:spacing w:after="60"/>
              <w:rPr>
                <w:rFonts w:asciiTheme="minorHAnsi" w:hAnsiTheme="minorHAnsi"/>
                <w:szCs w:val="22"/>
              </w:rPr>
            </w:pPr>
            <w:r w:rsidRPr="003A6873">
              <w:rPr>
                <w:rFonts w:asciiTheme="minorHAnsi" w:hAnsiTheme="minorHAnsi"/>
                <w:szCs w:val="22"/>
              </w:rPr>
              <w:t>Name des Erklärenden</w:t>
            </w:r>
          </w:p>
        </w:tc>
        <w:sdt>
          <w:sdtPr>
            <w:rPr>
              <w:rFonts w:asciiTheme="minorHAnsi" w:hAnsiTheme="minorHAnsi"/>
              <w:szCs w:val="22"/>
            </w:rPr>
            <w:id w:val="-226921288"/>
            <w:placeholder>
              <w:docPart w:val="85341C60FE154EB690CF20F5C2D2CFC1"/>
            </w:placeholder>
            <w:showingPlcHdr/>
          </w:sdtPr>
          <w:sdtEndPr/>
          <w:sdtContent>
            <w:tc>
              <w:tcPr>
                <w:tcW w:w="6371" w:type="dxa"/>
              </w:tcPr>
              <w:p w14:paraId="762EB01D" w14:textId="0B0478E6" w:rsidR="00AA1EA7" w:rsidRPr="003A6873" w:rsidRDefault="00AA1EA7" w:rsidP="00AA1EA7">
                <w:pPr>
                  <w:spacing w:after="60"/>
                  <w:rPr>
                    <w:rFonts w:asciiTheme="minorHAnsi" w:hAnsiTheme="minorHAnsi"/>
                    <w:szCs w:val="22"/>
                  </w:rPr>
                </w:pPr>
                <w:r w:rsidRPr="003A6873">
                  <w:rPr>
                    <w:rStyle w:val="Platzhaltertext"/>
                    <w:rFonts w:asciiTheme="minorHAnsi" w:hAnsiTheme="minorHAnsi"/>
                    <w:szCs w:val="22"/>
                  </w:rPr>
                  <w:t>Klicken oder tippen Sie hier, um Text einzugeben.</w:t>
                </w:r>
              </w:p>
            </w:tc>
          </w:sdtContent>
        </w:sdt>
      </w:tr>
    </w:tbl>
    <w:p w14:paraId="3D8A5393" w14:textId="0A618B52" w:rsidR="003A6873" w:rsidRDefault="003A6873" w:rsidP="00FC25DB">
      <w:pPr>
        <w:rPr>
          <w:rFonts w:asciiTheme="minorHAnsi" w:hAnsiTheme="minorHAnsi"/>
          <w:szCs w:val="22"/>
        </w:rPr>
      </w:pPr>
    </w:p>
    <w:p w14:paraId="5B2A737F" w14:textId="069DBD83" w:rsidR="003A6873" w:rsidRDefault="003A6873" w:rsidP="003A6873">
      <w:pPr>
        <w:rPr>
          <w:rFonts w:asciiTheme="minorHAnsi" w:hAnsiTheme="minorHAnsi"/>
          <w:szCs w:val="22"/>
        </w:rPr>
      </w:pPr>
    </w:p>
    <w:p w14:paraId="6C7BED0E" w14:textId="69422134" w:rsidR="00A12B66" w:rsidRPr="003A6873" w:rsidRDefault="003A6873" w:rsidP="003A6873">
      <w:pPr>
        <w:tabs>
          <w:tab w:val="left" w:pos="3465"/>
        </w:tabs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ab/>
      </w:r>
    </w:p>
    <w:sectPr w:rsidR="00A12B66" w:rsidRPr="003A6873" w:rsidSect="000E353E">
      <w:headerReference w:type="default" r:id="rId11"/>
      <w:footerReference w:type="default" r:id="rId12"/>
      <w:pgSz w:w="11906" w:h="16838" w:code="9"/>
      <w:pgMar w:top="1418" w:right="1418" w:bottom="1418" w:left="1418" w:header="72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0FF96A" w14:textId="77777777" w:rsidR="005C6FBF" w:rsidRDefault="005C6FBF">
      <w:r>
        <w:separator/>
      </w:r>
    </w:p>
  </w:endnote>
  <w:endnote w:type="continuationSeparator" w:id="0">
    <w:p w14:paraId="3B6F8B5D" w14:textId="77777777" w:rsidR="005C6FBF" w:rsidRDefault="005C6FBF">
      <w:r>
        <w:continuationSeparator/>
      </w:r>
    </w:p>
  </w:endnote>
  <w:endnote w:type="continuationNotice" w:id="1">
    <w:p w14:paraId="23739BA2" w14:textId="77777777" w:rsidR="005C6FBF" w:rsidRDefault="005C6F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Hal">
    <w:charset w:val="00"/>
    <w:family w:val="auto"/>
    <w:pitch w:val="variable"/>
    <w:sig w:usb0="800000AF" w:usb1="0000204A" w:usb2="00000000" w:usb3="00000000" w:csb0="0000001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undesSerif Office">
    <w:altName w:val="Book Antiqua"/>
    <w:charset w:val="00"/>
    <w:family w:val="roman"/>
    <w:pitch w:val="variable"/>
    <w:sig w:usb0="00000001" w:usb1="4000206B" w:usb2="00000000" w:usb3="00000000" w:csb0="0000009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gfa Rotis Semisans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05238520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  <w:szCs w:val="22"/>
      </w:rPr>
    </w:sdtEndPr>
    <w:sdtContent>
      <w:p w14:paraId="6880ABC7" w14:textId="77777777" w:rsidR="00B30D3E" w:rsidRDefault="00A75E2B" w:rsidP="00A75E2B">
        <w:pPr>
          <w:pStyle w:val="Fuzeile"/>
          <w:spacing w:after="0"/>
          <w:rPr>
            <w:rFonts w:asciiTheme="minorHAnsi" w:hAnsiTheme="minorHAnsi" w:cstheme="minorHAnsi"/>
            <w:b/>
            <w:bCs/>
            <w:szCs w:val="22"/>
          </w:rPr>
        </w:pPr>
        <w:r w:rsidRPr="00691E87">
          <w:rPr>
            <w:rFonts w:asciiTheme="minorHAnsi" w:hAnsiTheme="minorHAnsi" w:cstheme="minorHAnsi"/>
            <w:szCs w:val="22"/>
          </w:rPr>
          <w:t xml:space="preserve">Seite </w:t>
        </w:r>
        <w:r w:rsidRPr="00691E87">
          <w:rPr>
            <w:rFonts w:asciiTheme="minorHAnsi" w:hAnsiTheme="minorHAnsi" w:cstheme="minorHAnsi"/>
            <w:b/>
            <w:bCs/>
            <w:szCs w:val="22"/>
          </w:rPr>
          <w:fldChar w:fldCharType="begin"/>
        </w:r>
        <w:r w:rsidRPr="00691E87">
          <w:rPr>
            <w:rFonts w:asciiTheme="minorHAnsi" w:hAnsiTheme="minorHAnsi" w:cstheme="minorHAnsi"/>
            <w:b/>
            <w:bCs/>
            <w:szCs w:val="22"/>
          </w:rPr>
          <w:instrText>PAGE</w:instrText>
        </w:r>
        <w:r w:rsidRPr="00691E87">
          <w:rPr>
            <w:rFonts w:asciiTheme="minorHAnsi" w:hAnsiTheme="minorHAnsi" w:cstheme="minorHAnsi"/>
            <w:b/>
            <w:bCs/>
            <w:szCs w:val="22"/>
          </w:rPr>
          <w:fldChar w:fldCharType="separate"/>
        </w:r>
        <w:r w:rsidR="0026377D">
          <w:rPr>
            <w:rFonts w:asciiTheme="minorHAnsi" w:hAnsiTheme="minorHAnsi" w:cstheme="minorHAnsi"/>
            <w:b/>
            <w:bCs/>
            <w:noProof/>
            <w:szCs w:val="22"/>
          </w:rPr>
          <w:t>2</w:t>
        </w:r>
        <w:r w:rsidRPr="00691E87">
          <w:rPr>
            <w:rFonts w:asciiTheme="minorHAnsi" w:hAnsiTheme="minorHAnsi" w:cstheme="minorHAnsi"/>
            <w:b/>
            <w:bCs/>
            <w:szCs w:val="22"/>
          </w:rPr>
          <w:fldChar w:fldCharType="end"/>
        </w:r>
        <w:r w:rsidRPr="00691E87">
          <w:rPr>
            <w:rFonts w:asciiTheme="minorHAnsi" w:hAnsiTheme="minorHAnsi" w:cstheme="minorHAnsi"/>
            <w:szCs w:val="22"/>
          </w:rPr>
          <w:t xml:space="preserve"> von </w:t>
        </w:r>
        <w:r w:rsidRPr="00691E87">
          <w:rPr>
            <w:rFonts w:asciiTheme="minorHAnsi" w:hAnsiTheme="minorHAnsi" w:cstheme="minorHAnsi"/>
            <w:b/>
            <w:bCs/>
            <w:szCs w:val="22"/>
          </w:rPr>
          <w:fldChar w:fldCharType="begin"/>
        </w:r>
        <w:r w:rsidRPr="00691E87">
          <w:rPr>
            <w:rFonts w:asciiTheme="minorHAnsi" w:hAnsiTheme="minorHAnsi" w:cstheme="minorHAnsi"/>
            <w:b/>
            <w:bCs/>
            <w:szCs w:val="22"/>
          </w:rPr>
          <w:instrText>NUMPAGES</w:instrText>
        </w:r>
        <w:r w:rsidRPr="00691E87">
          <w:rPr>
            <w:rFonts w:asciiTheme="minorHAnsi" w:hAnsiTheme="minorHAnsi" w:cstheme="minorHAnsi"/>
            <w:b/>
            <w:bCs/>
            <w:szCs w:val="22"/>
          </w:rPr>
          <w:fldChar w:fldCharType="separate"/>
        </w:r>
        <w:r w:rsidR="0026377D">
          <w:rPr>
            <w:rFonts w:asciiTheme="minorHAnsi" w:hAnsiTheme="minorHAnsi" w:cstheme="minorHAnsi"/>
            <w:b/>
            <w:bCs/>
            <w:noProof/>
            <w:szCs w:val="22"/>
          </w:rPr>
          <w:t>2</w:t>
        </w:r>
        <w:r w:rsidRPr="00691E87">
          <w:rPr>
            <w:rFonts w:asciiTheme="minorHAnsi" w:hAnsiTheme="minorHAnsi" w:cstheme="minorHAnsi"/>
            <w:b/>
            <w:bCs/>
            <w:szCs w:val="22"/>
          </w:rPr>
          <w:fldChar w:fldCharType="end"/>
        </w:r>
      </w:p>
      <w:p w14:paraId="439D3457" w14:textId="77777777" w:rsidR="00691E87" w:rsidRDefault="00691E87" w:rsidP="00A75E2B">
        <w:pPr>
          <w:pStyle w:val="Fuzeile"/>
          <w:spacing w:after="0"/>
          <w:rPr>
            <w:rFonts w:asciiTheme="minorHAnsi" w:hAnsiTheme="minorHAnsi" w:cstheme="minorHAnsi"/>
            <w:b/>
            <w:bCs/>
            <w:szCs w:val="22"/>
          </w:rPr>
        </w:pPr>
      </w:p>
      <w:p w14:paraId="3D91546E" w14:textId="54CFD14C" w:rsidR="00A75E2B" w:rsidRPr="00691E87" w:rsidRDefault="00443673" w:rsidP="00A75E2B">
        <w:pPr>
          <w:pStyle w:val="Fuzeile"/>
          <w:spacing w:after="0"/>
          <w:rPr>
            <w:rFonts w:asciiTheme="minorHAnsi" w:hAnsiTheme="minorHAnsi" w:cstheme="minorHAnsi"/>
            <w:szCs w:val="22"/>
          </w:rPr>
        </w:pPr>
      </w:p>
    </w:sdtContent>
  </w:sdt>
  <w:p w14:paraId="3F62EA87" w14:textId="77777777" w:rsidR="002A2026" w:rsidRDefault="002A2026" w:rsidP="00A75E2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A2B33B" w14:textId="77777777" w:rsidR="005C6FBF" w:rsidRDefault="005C6FBF">
      <w:r>
        <w:separator/>
      </w:r>
    </w:p>
  </w:footnote>
  <w:footnote w:type="continuationSeparator" w:id="0">
    <w:p w14:paraId="25CE4201" w14:textId="77777777" w:rsidR="005C6FBF" w:rsidRDefault="005C6FBF">
      <w:r>
        <w:continuationSeparator/>
      </w:r>
    </w:p>
  </w:footnote>
  <w:footnote w:type="continuationNotice" w:id="1">
    <w:p w14:paraId="0CA81A89" w14:textId="77777777" w:rsidR="005C6FBF" w:rsidRDefault="005C6F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F7A3C" w14:textId="3B569C58" w:rsidR="00F744AF" w:rsidRPr="002C35D2" w:rsidRDefault="00B11F1D" w:rsidP="00841C94">
    <w:pPr>
      <w:pStyle w:val="Kopfzeile"/>
      <w:tabs>
        <w:tab w:val="clear" w:pos="927"/>
        <w:tab w:val="clear" w:pos="4536"/>
        <w:tab w:val="clear" w:pos="9072"/>
        <w:tab w:val="left" w:pos="3990"/>
      </w:tabs>
      <w:spacing w:before="0" w:after="0"/>
      <w:ind w:left="270"/>
      <w:rPr>
        <w:rFonts w:asciiTheme="minorHAnsi" w:hAnsiTheme="minorHAnsi" w:cstheme="minorHAnsi"/>
        <w:sz w:val="20"/>
      </w:rPr>
    </w:pPr>
    <w:r w:rsidRPr="00AA24D4">
      <w:rPr>
        <w:noProof/>
        <w:lang w:eastAsia="de-DE"/>
      </w:rPr>
      <w:drawing>
        <wp:anchor distT="0" distB="0" distL="114300" distR="114300" simplePos="0" relativeHeight="251661312" behindDoc="1" locked="0" layoutInCell="1" allowOverlap="1" wp14:anchorId="71F4995C" wp14:editId="0E8675BD">
          <wp:simplePos x="0" y="0"/>
          <wp:positionH relativeFrom="page">
            <wp:posOffset>5194135</wp:posOffset>
          </wp:positionH>
          <wp:positionV relativeFrom="page">
            <wp:posOffset>437267</wp:posOffset>
          </wp:positionV>
          <wp:extent cx="1694711" cy="728795"/>
          <wp:effectExtent l="0" t="0" r="1270" b="0"/>
          <wp:wrapTight wrapText="bothSides">
            <wp:wrapPolygon edited="0">
              <wp:start x="0" y="0"/>
              <wp:lineTo x="0" y="20903"/>
              <wp:lineTo x="21373" y="20903"/>
              <wp:lineTo x="21373" y="0"/>
              <wp:lineTo x="0" y="0"/>
            </wp:wrapPolygon>
          </wp:wrapTight>
          <wp:docPr id="2" name="Bild 7" descr="DAkkS_Logo60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DAkkS_Logo600dpi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4711" cy="7287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744AF" w:rsidRPr="00B30D3E">
      <w:rPr>
        <w:rFonts w:asciiTheme="minorHAnsi" w:hAnsiTheme="minorHAnsi" w:cstheme="minorHAnsi"/>
        <w:noProof/>
        <w:sz w:val="20"/>
        <w:lang w:eastAsia="de-DE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3513ED79" wp14:editId="5889FDF1">
              <wp:simplePos x="0" y="0"/>
              <wp:positionH relativeFrom="margin">
                <wp:posOffset>4510405</wp:posOffset>
              </wp:positionH>
              <wp:positionV relativeFrom="paragraph">
                <wp:posOffset>7620</wp:posOffset>
              </wp:positionV>
              <wp:extent cx="1190625" cy="590550"/>
              <wp:effectExtent l="0" t="0" r="9525" b="0"/>
              <wp:wrapSquare wrapText="bothSides"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0625" cy="590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7DBB955" w14:textId="4BE1527B" w:rsidR="00F744AF" w:rsidRDefault="00F744AF" w:rsidP="00F744AF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13ED79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355.15pt;margin-top:.6pt;width:93.75pt;height:46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" stroked="f">
              <v:textbox>
                <w:txbxContent>
                  <w:p w14:paraId="47DBB955" w14:textId="4BE1527B" w:rsidR="00F744AF" w:rsidRDefault="00F744AF" w:rsidP="00F744AF"/>
                </w:txbxContent>
              </v:textbox>
              <w10:wrap type="square" anchorx="margin"/>
            </v:shape>
          </w:pict>
        </mc:Fallback>
      </mc:AlternateContent>
    </w:r>
    <w:r w:rsidR="00F744AF" w:rsidRPr="002C35D2">
      <w:rPr>
        <w:rFonts w:asciiTheme="minorHAnsi" w:hAnsiTheme="minorHAnsi" w:cstheme="minorHAnsi"/>
        <w:sz w:val="20"/>
      </w:rPr>
      <w:tab/>
    </w:r>
  </w:p>
  <w:p w14:paraId="693F1D45" w14:textId="01325F37" w:rsidR="005B1139" w:rsidRDefault="00D03AD1" w:rsidP="00163896">
    <w:pPr>
      <w:pStyle w:val="Kopfzeile"/>
      <w:tabs>
        <w:tab w:val="clear" w:pos="927"/>
      </w:tabs>
      <w:spacing w:before="0" w:after="0"/>
      <w:ind w:left="270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 xml:space="preserve">Rahmenvereinbarung über </w:t>
    </w:r>
    <w:r w:rsidR="000A2E76">
      <w:rPr>
        <w:rFonts w:asciiTheme="minorHAnsi" w:hAnsiTheme="minorHAnsi" w:cstheme="minorHAnsi"/>
      </w:rPr>
      <w:t xml:space="preserve">die Wartung, Pflege und Weiterentwicklung </w:t>
    </w:r>
  </w:p>
  <w:p w14:paraId="047B5EE1" w14:textId="276FFDC2" w:rsidR="000A2E76" w:rsidRDefault="000A2E76" w:rsidP="00163896">
    <w:pPr>
      <w:pStyle w:val="Kopfzeile"/>
      <w:tabs>
        <w:tab w:val="clear" w:pos="927"/>
      </w:tabs>
      <w:spacing w:before="0" w:after="0"/>
      <w:ind w:left="270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der DAkkS-Webseite</w:t>
    </w:r>
  </w:p>
  <w:p w14:paraId="7C6FEF3D" w14:textId="4EBA293C" w:rsidR="00163896" w:rsidRPr="002C35D2" w:rsidRDefault="00163896" w:rsidP="00163896">
    <w:pPr>
      <w:pStyle w:val="Kopfzeile"/>
      <w:tabs>
        <w:tab w:val="clear" w:pos="927"/>
      </w:tabs>
      <w:spacing w:before="0" w:after="0"/>
      <w:ind w:left="270"/>
      <w:rPr>
        <w:rFonts w:asciiTheme="minorHAnsi" w:hAnsiTheme="minorHAnsi" w:cstheme="minorHAnsi"/>
      </w:rPr>
    </w:pPr>
    <w:r w:rsidRPr="00163896">
      <w:rPr>
        <w:rFonts w:asciiTheme="minorHAnsi" w:hAnsiTheme="minorHAnsi" w:cstheme="minorHAnsi"/>
      </w:rPr>
      <w:t xml:space="preserve">AZ: </w:t>
    </w:r>
    <w:r w:rsidR="00393AFA" w:rsidRPr="00393AFA">
      <w:rPr>
        <w:rFonts w:asciiTheme="minorHAnsi" w:hAnsiTheme="minorHAnsi" w:cstheme="minorHAnsi"/>
      </w:rPr>
      <w:t>202</w:t>
    </w:r>
    <w:r w:rsidR="000A2E76">
      <w:rPr>
        <w:rFonts w:asciiTheme="minorHAnsi" w:hAnsiTheme="minorHAnsi" w:cstheme="minorHAnsi"/>
      </w:rPr>
      <w:t>6</w:t>
    </w:r>
    <w:r w:rsidR="00393AFA" w:rsidRPr="00393AFA">
      <w:rPr>
        <w:rFonts w:asciiTheme="minorHAnsi" w:hAnsiTheme="minorHAnsi" w:cstheme="minorHAnsi"/>
      </w:rPr>
      <w:t>-00</w:t>
    </w:r>
    <w:r w:rsidR="005B1035">
      <w:rPr>
        <w:rFonts w:asciiTheme="minorHAnsi" w:hAnsiTheme="minorHAnsi" w:cstheme="minorHAnsi"/>
      </w:rPr>
      <w:t>198</w:t>
    </w:r>
    <w:r w:rsidR="00393AFA" w:rsidRPr="00393AFA">
      <w:rPr>
        <w:rFonts w:asciiTheme="minorHAnsi" w:hAnsiTheme="minorHAnsi" w:cstheme="minorHAnsi"/>
      </w:rPr>
      <w:t>-fis-00</w:t>
    </w:r>
  </w:p>
  <w:p w14:paraId="1759442C" w14:textId="49B32A40" w:rsidR="002A2026" w:rsidRPr="002C35D2" w:rsidRDefault="002A2026" w:rsidP="00841C94">
    <w:pPr>
      <w:pStyle w:val="Kopfzeile"/>
      <w:tabs>
        <w:tab w:val="clear" w:pos="927"/>
      </w:tabs>
      <w:spacing w:before="0" w:after="0"/>
      <w:ind w:left="270" w:firstLine="0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00CB2"/>
    <w:multiLevelType w:val="hybridMultilevel"/>
    <w:tmpl w:val="6FB28AC4"/>
    <w:lvl w:ilvl="0" w:tplc="8562907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D3723"/>
    <w:multiLevelType w:val="multilevel"/>
    <w:tmpl w:val="853AA750"/>
    <w:lvl w:ilvl="0">
      <w:start w:val="1"/>
      <w:numFmt w:val="bullet"/>
      <w:pStyle w:val="Liste1"/>
      <w:lvlText w:val="-"/>
      <w:lvlJc w:val="left"/>
      <w:pPr>
        <w:ind w:left="360" w:hanging="360"/>
      </w:pPr>
      <w:rPr>
        <w:rFonts w:ascii="Arial" w:eastAsia="Times New Roman" w:hAnsi="Arial" w:cs="Arial" w:hint="default"/>
        <w:color w:val="003F80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hint="default"/>
        <w:color w:val="0000FF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AB331FF"/>
    <w:multiLevelType w:val="singleLevel"/>
    <w:tmpl w:val="63284C90"/>
    <w:lvl w:ilvl="0">
      <w:start w:val="1"/>
      <w:numFmt w:val="bullet"/>
      <w:pStyle w:val="Tabelle3Ein"/>
      <w:lvlText w:val=""/>
      <w:lvlJc w:val="left"/>
      <w:pPr>
        <w:tabs>
          <w:tab w:val="num" w:pos="700"/>
        </w:tabs>
        <w:ind w:left="510" w:hanging="170"/>
      </w:pPr>
      <w:rPr>
        <w:rFonts w:ascii="Wingdings" w:hAnsi="Wingdings" w:hint="default"/>
      </w:rPr>
    </w:lvl>
  </w:abstractNum>
  <w:abstractNum w:abstractNumId="3" w15:restartNumberingAfterBreak="0">
    <w:nsid w:val="1DD82166"/>
    <w:multiLevelType w:val="multilevel"/>
    <w:tmpl w:val="78E8EA98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766"/>
        </w:tabs>
        <w:ind w:left="766" w:hanging="62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2007"/>
        </w:tabs>
        <w:ind w:left="2007" w:hanging="90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191" w:hanging="1191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0F17904"/>
    <w:multiLevelType w:val="multilevel"/>
    <w:tmpl w:val="6E144DD0"/>
    <w:lvl w:ilvl="0">
      <w:start w:val="1"/>
      <w:numFmt w:val="decimal"/>
      <w:pStyle w:val="Anlagen"/>
      <w:suff w:val="nothing"/>
      <w:lvlText w:val="Anlage %1"/>
      <w:lvlJc w:val="left"/>
      <w:pPr>
        <w:ind w:left="1650" w:firstLine="0"/>
      </w:pPr>
      <w:rPr>
        <w:rFonts w:hint="default"/>
      </w:rPr>
    </w:lvl>
    <w:lvl w:ilvl="1">
      <w:start w:val="1"/>
      <w:numFmt w:val="decimalZero"/>
      <w:isLgl/>
      <w:lvlText w:val="Abschnitt %1.%2"/>
      <w:lvlJc w:val="left"/>
      <w:pPr>
        <w:tabs>
          <w:tab w:val="num" w:pos="1728"/>
        </w:tabs>
        <w:ind w:left="288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1152"/>
        </w:tabs>
        <w:ind w:left="1152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584"/>
        </w:tabs>
        <w:ind w:left="1584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872"/>
        </w:tabs>
        <w:ind w:left="1872" w:hanging="144"/>
      </w:pPr>
      <w:rPr>
        <w:rFonts w:hint="default"/>
      </w:rPr>
    </w:lvl>
  </w:abstractNum>
  <w:abstractNum w:abstractNumId="5" w15:restartNumberingAfterBreak="0">
    <w:nsid w:val="25043259"/>
    <w:multiLevelType w:val="multilevel"/>
    <w:tmpl w:val="0168470E"/>
    <w:styleLink w:val="111111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59B75C9"/>
    <w:multiLevelType w:val="hybridMultilevel"/>
    <w:tmpl w:val="A7E44BF4"/>
    <w:lvl w:ilvl="0" w:tplc="FD9CEDC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0C212D"/>
    <w:multiLevelType w:val="hybridMultilevel"/>
    <w:tmpl w:val="B3987BEA"/>
    <w:lvl w:ilvl="0" w:tplc="63F4FB0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31F60"/>
    <w:multiLevelType w:val="singleLevel"/>
    <w:tmpl w:val="F268138E"/>
    <w:lvl w:ilvl="0">
      <w:start w:val="1"/>
      <w:numFmt w:val="bullet"/>
      <w:pStyle w:val="2Einrckungo"/>
      <w:lvlText w:val=""/>
      <w:lvlJc w:val="left"/>
      <w:pPr>
        <w:tabs>
          <w:tab w:val="num" w:pos="690"/>
        </w:tabs>
        <w:ind w:left="613" w:hanging="283"/>
      </w:pPr>
      <w:rPr>
        <w:rFonts w:ascii="Symbol" w:hAnsi="Symbol" w:hint="default"/>
      </w:rPr>
    </w:lvl>
  </w:abstractNum>
  <w:abstractNum w:abstractNumId="9" w15:restartNumberingAfterBreak="0">
    <w:nsid w:val="44C200C1"/>
    <w:multiLevelType w:val="singleLevel"/>
    <w:tmpl w:val="74648CFE"/>
    <w:lvl w:ilvl="0">
      <w:start w:val="1"/>
      <w:numFmt w:val="bullet"/>
      <w:pStyle w:val="Tabelle2Eino"/>
      <w:lvlText w:val=""/>
      <w:lvlJc w:val="left"/>
      <w:pPr>
        <w:tabs>
          <w:tab w:val="num" w:pos="530"/>
        </w:tabs>
        <w:ind w:left="340" w:hanging="170"/>
      </w:pPr>
      <w:rPr>
        <w:rFonts w:ascii="Symbol" w:hAnsi="Symbol" w:hint="default"/>
      </w:rPr>
    </w:lvl>
  </w:abstractNum>
  <w:abstractNum w:abstractNumId="10" w15:restartNumberingAfterBreak="0">
    <w:nsid w:val="48146596"/>
    <w:multiLevelType w:val="singleLevel"/>
    <w:tmpl w:val="8DEC19AE"/>
    <w:lvl w:ilvl="0">
      <w:start w:val="1"/>
      <w:numFmt w:val="bullet"/>
      <w:pStyle w:val="3Einrckung"/>
      <w:lvlText w:val=""/>
      <w:lvlJc w:val="left"/>
      <w:pPr>
        <w:tabs>
          <w:tab w:val="num" w:pos="927"/>
        </w:tabs>
        <w:ind w:left="851" w:hanging="284"/>
      </w:pPr>
      <w:rPr>
        <w:rFonts w:ascii="Wingdings" w:hAnsi="Wingdings" w:hint="default"/>
      </w:rPr>
    </w:lvl>
  </w:abstractNum>
  <w:abstractNum w:abstractNumId="11" w15:restartNumberingAfterBreak="0">
    <w:nsid w:val="49B909E3"/>
    <w:multiLevelType w:val="singleLevel"/>
    <w:tmpl w:val="67443008"/>
    <w:lvl w:ilvl="0">
      <w:start w:val="1"/>
      <w:numFmt w:val="bullet"/>
      <w:pStyle w:val="ProfilErsteAufzhlung"/>
      <w:lvlText w:val=""/>
      <w:lvlJc w:val="left"/>
      <w:pPr>
        <w:tabs>
          <w:tab w:val="num" w:pos="360"/>
        </w:tabs>
        <w:ind w:left="227" w:hanging="227"/>
      </w:pPr>
      <w:rPr>
        <w:rFonts w:ascii="Wingdings" w:hAnsi="Wingdings" w:hint="default"/>
      </w:rPr>
    </w:lvl>
  </w:abstractNum>
  <w:abstractNum w:abstractNumId="12" w15:restartNumberingAfterBreak="0">
    <w:nsid w:val="5AD72358"/>
    <w:multiLevelType w:val="singleLevel"/>
    <w:tmpl w:val="C1CC5CF8"/>
    <w:lvl w:ilvl="0">
      <w:start w:val="1"/>
      <w:numFmt w:val="bullet"/>
      <w:pStyle w:val="1Einrckung-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16"/>
      </w:rPr>
    </w:lvl>
  </w:abstractNum>
  <w:abstractNum w:abstractNumId="13" w15:restartNumberingAfterBreak="0">
    <w:nsid w:val="621F7988"/>
    <w:multiLevelType w:val="hybridMultilevel"/>
    <w:tmpl w:val="35D6B652"/>
    <w:lvl w:ilvl="0" w:tplc="8562907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03375B"/>
    <w:multiLevelType w:val="singleLevel"/>
    <w:tmpl w:val="061E08DE"/>
    <w:lvl w:ilvl="0">
      <w:start w:val="1"/>
      <w:numFmt w:val="bullet"/>
      <w:pStyle w:val="ProfilInnereAufzhlung"/>
      <w:lvlText w:val=""/>
      <w:lvlJc w:val="left"/>
      <w:pPr>
        <w:tabs>
          <w:tab w:val="num" w:pos="360"/>
        </w:tabs>
        <w:ind w:left="227" w:hanging="227"/>
      </w:pPr>
      <w:rPr>
        <w:rFonts w:ascii="Wingdings" w:hAnsi="Wingdings" w:hint="default"/>
      </w:rPr>
    </w:lvl>
  </w:abstractNum>
  <w:abstractNum w:abstractNumId="15" w15:restartNumberingAfterBreak="0">
    <w:nsid w:val="6FD62B17"/>
    <w:multiLevelType w:val="singleLevel"/>
    <w:tmpl w:val="8AE02A56"/>
    <w:lvl w:ilvl="0">
      <w:start w:val="1"/>
      <w:numFmt w:val="bullet"/>
      <w:pStyle w:val="Tabelle1Ein-"/>
      <w:lvlText w:val=""/>
      <w:lvlJc w:val="left"/>
      <w:pPr>
        <w:tabs>
          <w:tab w:val="num" w:pos="360"/>
        </w:tabs>
        <w:ind w:left="170" w:hanging="170"/>
      </w:pPr>
      <w:rPr>
        <w:rFonts w:ascii="Symbol" w:hAnsi="Symbol" w:hint="default"/>
        <w:sz w:val="16"/>
      </w:rPr>
    </w:lvl>
  </w:abstractNum>
  <w:num w:numId="1">
    <w:abstractNumId w:val="10"/>
  </w:num>
  <w:num w:numId="2">
    <w:abstractNumId w:val="12"/>
  </w:num>
  <w:num w:numId="3">
    <w:abstractNumId w:val="8"/>
  </w:num>
  <w:num w:numId="4">
    <w:abstractNumId w:val="15"/>
  </w:num>
  <w:num w:numId="5">
    <w:abstractNumId w:val="9"/>
  </w:num>
  <w:num w:numId="6">
    <w:abstractNumId w:val="2"/>
  </w:num>
  <w:num w:numId="7">
    <w:abstractNumId w:val="11"/>
  </w:num>
  <w:num w:numId="8">
    <w:abstractNumId w:val="14"/>
  </w:num>
  <w:num w:numId="9">
    <w:abstractNumId w:val="4"/>
  </w:num>
  <w:num w:numId="10">
    <w:abstractNumId w:val="3"/>
  </w:num>
  <w:num w:numId="11">
    <w:abstractNumId w:val="1"/>
  </w:num>
  <w:num w:numId="12">
    <w:abstractNumId w:val="5"/>
  </w:num>
  <w:num w:numId="13">
    <w:abstractNumId w:val="6"/>
  </w:num>
  <w:num w:numId="14">
    <w:abstractNumId w:val="0"/>
  </w:num>
  <w:num w:numId="15">
    <w:abstractNumId w:val="13"/>
  </w:num>
  <w:num w:numId="16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LU" w:vendorID="64" w:dllVersion="6" w:nlCheck="1" w:checkStyle="1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de-DE" w:vendorID="9" w:dllVersion="512" w:checkStyle="1"/>
  <w:activeWritingStyle w:appName="MSWord" w:lang="it-IT" w:vendorID="3" w:dllVersion="517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2H73srh7wB31zMfnHzgaCxoinOpVxO/lL+lORk+e9qDJgsyDOZ8GXNPDiAJlm3xHIm4sYeDnzAUN4kg6LahvXw==" w:salt="nhYyNIfPXfSQWgkqMBUaKQ=="/>
  <w:defaultTabStop w:val="709"/>
  <w:autoHyphenation/>
  <w:hyphenationZone w:val="142"/>
  <w:doNotHyphenateCaps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75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FDD"/>
    <w:rsid w:val="000005F5"/>
    <w:rsid w:val="00000DAC"/>
    <w:rsid w:val="00002EA0"/>
    <w:rsid w:val="00003567"/>
    <w:rsid w:val="0000501F"/>
    <w:rsid w:val="000062FF"/>
    <w:rsid w:val="00006319"/>
    <w:rsid w:val="000065C1"/>
    <w:rsid w:val="000069AC"/>
    <w:rsid w:val="00006D97"/>
    <w:rsid w:val="0000719C"/>
    <w:rsid w:val="00007DD7"/>
    <w:rsid w:val="000101A0"/>
    <w:rsid w:val="00010A82"/>
    <w:rsid w:val="00010AB7"/>
    <w:rsid w:val="00010BA2"/>
    <w:rsid w:val="00010D61"/>
    <w:rsid w:val="00011502"/>
    <w:rsid w:val="00011E0F"/>
    <w:rsid w:val="00011FB5"/>
    <w:rsid w:val="000124E7"/>
    <w:rsid w:val="00012781"/>
    <w:rsid w:val="0001322F"/>
    <w:rsid w:val="00014775"/>
    <w:rsid w:val="0001495D"/>
    <w:rsid w:val="00014D6F"/>
    <w:rsid w:val="0001594B"/>
    <w:rsid w:val="00015C47"/>
    <w:rsid w:val="00016F55"/>
    <w:rsid w:val="00017513"/>
    <w:rsid w:val="0001772D"/>
    <w:rsid w:val="0001775B"/>
    <w:rsid w:val="00017900"/>
    <w:rsid w:val="00017EF7"/>
    <w:rsid w:val="00020012"/>
    <w:rsid w:val="0002042D"/>
    <w:rsid w:val="0002047B"/>
    <w:rsid w:val="00020B8A"/>
    <w:rsid w:val="00020FAA"/>
    <w:rsid w:val="000211BE"/>
    <w:rsid w:val="00021617"/>
    <w:rsid w:val="00021B22"/>
    <w:rsid w:val="000222CA"/>
    <w:rsid w:val="00022D15"/>
    <w:rsid w:val="00023B49"/>
    <w:rsid w:val="00024A3A"/>
    <w:rsid w:val="0002537D"/>
    <w:rsid w:val="000269D7"/>
    <w:rsid w:val="00027251"/>
    <w:rsid w:val="00027D71"/>
    <w:rsid w:val="00030B53"/>
    <w:rsid w:val="000316DF"/>
    <w:rsid w:val="00031B2E"/>
    <w:rsid w:val="00031ECC"/>
    <w:rsid w:val="000320EC"/>
    <w:rsid w:val="00032549"/>
    <w:rsid w:val="000332E9"/>
    <w:rsid w:val="00033EA9"/>
    <w:rsid w:val="000341EF"/>
    <w:rsid w:val="00034D4A"/>
    <w:rsid w:val="00034FD4"/>
    <w:rsid w:val="000352A1"/>
    <w:rsid w:val="00035DEB"/>
    <w:rsid w:val="00040DBA"/>
    <w:rsid w:val="00042E9D"/>
    <w:rsid w:val="00043435"/>
    <w:rsid w:val="00044037"/>
    <w:rsid w:val="00045CE0"/>
    <w:rsid w:val="00045D01"/>
    <w:rsid w:val="00045E2A"/>
    <w:rsid w:val="00045FC3"/>
    <w:rsid w:val="00046192"/>
    <w:rsid w:val="00047388"/>
    <w:rsid w:val="000476A7"/>
    <w:rsid w:val="00047A4B"/>
    <w:rsid w:val="00047BB1"/>
    <w:rsid w:val="00050272"/>
    <w:rsid w:val="00050928"/>
    <w:rsid w:val="00050A6A"/>
    <w:rsid w:val="00050D61"/>
    <w:rsid w:val="00051B1A"/>
    <w:rsid w:val="00051F74"/>
    <w:rsid w:val="00051FDF"/>
    <w:rsid w:val="000522B3"/>
    <w:rsid w:val="0005240E"/>
    <w:rsid w:val="000525CF"/>
    <w:rsid w:val="00052BBD"/>
    <w:rsid w:val="00053024"/>
    <w:rsid w:val="00054575"/>
    <w:rsid w:val="000558FC"/>
    <w:rsid w:val="00055BE0"/>
    <w:rsid w:val="00056070"/>
    <w:rsid w:val="000565B2"/>
    <w:rsid w:val="00056CBC"/>
    <w:rsid w:val="000570E6"/>
    <w:rsid w:val="00057542"/>
    <w:rsid w:val="0005765E"/>
    <w:rsid w:val="0005774D"/>
    <w:rsid w:val="0005792A"/>
    <w:rsid w:val="00057E4B"/>
    <w:rsid w:val="00060030"/>
    <w:rsid w:val="00060DBA"/>
    <w:rsid w:val="000610C8"/>
    <w:rsid w:val="00061306"/>
    <w:rsid w:val="000618E1"/>
    <w:rsid w:val="00062035"/>
    <w:rsid w:val="00062C7F"/>
    <w:rsid w:val="00063231"/>
    <w:rsid w:val="00063407"/>
    <w:rsid w:val="00063BE7"/>
    <w:rsid w:val="00063CD6"/>
    <w:rsid w:val="000643AF"/>
    <w:rsid w:val="00064C4B"/>
    <w:rsid w:val="000664B6"/>
    <w:rsid w:val="0006695C"/>
    <w:rsid w:val="00066ED9"/>
    <w:rsid w:val="000670D4"/>
    <w:rsid w:val="000670D5"/>
    <w:rsid w:val="000672EF"/>
    <w:rsid w:val="00067C4B"/>
    <w:rsid w:val="0007047B"/>
    <w:rsid w:val="00070525"/>
    <w:rsid w:val="0007098A"/>
    <w:rsid w:val="00070CA5"/>
    <w:rsid w:val="000710BF"/>
    <w:rsid w:val="0007159A"/>
    <w:rsid w:val="00071A6E"/>
    <w:rsid w:val="0007237E"/>
    <w:rsid w:val="00072CAC"/>
    <w:rsid w:val="00072CFC"/>
    <w:rsid w:val="00072D77"/>
    <w:rsid w:val="000743CD"/>
    <w:rsid w:val="000745F3"/>
    <w:rsid w:val="0007528A"/>
    <w:rsid w:val="00075860"/>
    <w:rsid w:val="0007592F"/>
    <w:rsid w:val="0007634F"/>
    <w:rsid w:val="000763CD"/>
    <w:rsid w:val="00080517"/>
    <w:rsid w:val="00080D0E"/>
    <w:rsid w:val="0008104B"/>
    <w:rsid w:val="00081CAC"/>
    <w:rsid w:val="00082A17"/>
    <w:rsid w:val="000837BC"/>
    <w:rsid w:val="000842BE"/>
    <w:rsid w:val="00084365"/>
    <w:rsid w:val="000851CC"/>
    <w:rsid w:val="0008668F"/>
    <w:rsid w:val="0008678A"/>
    <w:rsid w:val="00086C2B"/>
    <w:rsid w:val="000877B1"/>
    <w:rsid w:val="000902E8"/>
    <w:rsid w:val="00090376"/>
    <w:rsid w:val="0009076A"/>
    <w:rsid w:val="00090A6E"/>
    <w:rsid w:val="00090D70"/>
    <w:rsid w:val="000933FE"/>
    <w:rsid w:val="00093CFE"/>
    <w:rsid w:val="0009471D"/>
    <w:rsid w:val="0009486E"/>
    <w:rsid w:val="00094EF2"/>
    <w:rsid w:val="00095451"/>
    <w:rsid w:val="00095457"/>
    <w:rsid w:val="00096265"/>
    <w:rsid w:val="00096959"/>
    <w:rsid w:val="000978BD"/>
    <w:rsid w:val="000979E5"/>
    <w:rsid w:val="000A0047"/>
    <w:rsid w:val="000A07F9"/>
    <w:rsid w:val="000A0BD7"/>
    <w:rsid w:val="000A0C29"/>
    <w:rsid w:val="000A131F"/>
    <w:rsid w:val="000A1EF6"/>
    <w:rsid w:val="000A2C81"/>
    <w:rsid w:val="000A2E76"/>
    <w:rsid w:val="000A2F7F"/>
    <w:rsid w:val="000A3049"/>
    <w:rsid w:val="000A331C"/>
    <w:rsid w:val="000A3F0F"/>
    <w:rsid w:val="000A4408"/>
    <w:rsid w:val="000A5715"/>
    <w:rsid w:val="000A5C9A"/>
    <w:rsid w:val="000A5D0F"/>
    <w:rsid w:val="000A5F90"/>
    <w:rsid w:val="000A6262"/>
    <w:rsid w:val="000A7436"/>
    <w:rsid w:val="000A7B35"/>
    <w:rsid w:val="000B0B17"/>
    <w:rsid w:val="000B109F"/>
    <w:rsid w:val="000B14E6"/>
    <w:rsid w:val="000B19F0"/>
    <w:rsid w:val="000B1C45"/>
    <w:rsid w:val="000B23DD"/>
    <w:rsid w:val="000B27D0"/>
    <w:rsid w:val="000B2890"/>
    <w:rsid w:val="000B2E2F"/>
    <w:rsid w:val="000B2EAC"/>
    <w:rsid w:val="000B3CD0"/>
    <w:rsid w:val="000B4130"/>
    <w:rsid w:val="000B4716"/>
    <w:rsid w:val="000B6A7C"/>
    <w:rsid w:val="000B6BEB"/>
    <w:rsid w:val="000B77C1"/>
    <w:rsid w:val="000B77E1"/>
    <w:rsid w:val="000B7970"/>
    <w:rsid w:val="000B79BE"/>
    <w:rsid w:val="000C0043"/>
    <w:rsid w:val="000C026E"/>
    <w:rsid w:val="000C1047"/>
    <w:rsid w:val="000C1295"/>
    <w:rsid w:val="000C2137"/>
    <w:rsid w:val="000C26E7"/>
    <w:rsid w:val="000C2A92"/>
    <w:rsid w:val="000C2DFD"/>
    <w:rsid w:val="000C319A"/>
    <w:rsid w:val="000C31E8"/>
    <w:rsid w:val="000C3616"/>
    <w:rsid w:val="000C378E"/>
    <w:rsid w:val="000C4891"/>
    <w:rsid w:val="000C4D64"/>
    <w:rsid w:val="000C5D61"/>
    <w:rsid w:val="000C678A"/>
    <w:rsid w:val="000C67EA"/>
    <w:rsid w:val="000C6EB0"/>
    <w:rsid w:val="000C72D0"/>
    <w:rsid w:val="000C7434"/>
    <w:rsid w:val="000D0CF0"/>
    <w:rsid w:val="000D118A"/>
    <w:rsid w:val="000D184D"/>
    <w:rsid w:val="000D1A04"/>
    <w:rsid w:val="000D3A2B"/>
    <w:rsid w:val="000D3DD5"/>
    <w:rsid w:val="000D418D"/>
    <w:rsid w:val="000D41C4"/>
    <w:rsid w:val="000D41E2"/>
    <w:rsid w:val="000D4A3E"/>
    <w:rsid w:val="000D550F"/>
    <w:rsid w:val="000D5574"/>
    <w:rsid w:val="000D5E66"/>
    <w:rsid w:val="000D6761"/>
    <w:rsid w:val="000D68C1"/>
    <w:rsid w:val="000D6FCC"/>
    <w:rsid w:val="000D7BD0"/>
    <w:rsid w:val="000E0499"/>
    <w:rsid w:val="000E08AB"/>
    <w:rsid w:val="000E11CE"/>
    <w:rsid w:val="000E14E0"/>
    <w:rsid w:val="000E1848"/>
    <w:rsid w:val="000E1DE6"/>
    <w:rsid w:val="000E23FB"/>
    <w:rsid w:val="000E2700"/>
    <w:rsid w:val="000E353E"/>
    <w:rsid w:val="000E3C41"/>
    <w:rsid w:val="000E3DCB"/>
    <w:rsid w:val="000E3F4C"/>
    <w:rsid w:val="000E4336"/>
    <w:rsid w:val="000E47CC"/>
    <w:rsid w:val="000E4B0B"/>
    <w:rsid w:val="000E4C9F"/>
    <w:rsid w:val="000E4D0E"/>
    <w:rsid w:val="000E4DA0"/>
    <w:rsid w:val="000E51E6"/>
    <w:rsid w:val="000E5530"/>
    <w:rsid w:val="000E5828"/>
    <w:rsid w:val="000E6801"/>
    <w:rsid w:val="000E68C8"/>
    <w:rsid w:val="000E6C79"/>
    <w:rsid w:val="000E74D8"/>
    <w:rsid w:val="000E76B3"/>
    <w:rsid w:val="000E78F0"/>
    <w:rsid w:val="000E7B59"/>
    <w:rsid w:val="000E7BFA"/>
    <w:rsid w:val="000F0545"/>
    <w:rsid w:val="000F05D1"/>
    <w:rsid w:val="000F0D1D"/>
    <w:rsid w:val="000F0EB0"/>
    <w:rsid w:val="000F1320"/>
    <w:rsid w:val="000F1B6B"/>
    <w:rsid w:val="000F284A"/>
    <w:rsid w:val="000F2A17"/>
    <w:rsid w:val="000F2AB8"/>
    <w:rsid w:val="000F2D31"/>
    <w:rsid w:val="000F3005"/>
    <w:rsid w:val="000F4006"/>
    <w:rsid w:val="000F5784"/>
    <w:rsid w:val="000F663A"/>
    <w:rsid w:val="000F6A57"/>
    <w:rsid w:val="000F7DF0"/>
    <w:rsid w:val="000F7F22"/>
    <w:rsid w:val="00100016"/>
    <w:rsid w:val="00100293"/>
    <w:rsid w:val="00100B22"/>
    <w:rsid w:val="00101B7E"/>
    <w:rsid w:val="00102E1E"/>
    <w:rsid w:val="00103D87"/>
    <w:rsid w:val="0010488E"/>
    <w:rsid w:val="0010560A"/>
    <w:rsid w:val="00105745"/>
    <w:rsid w:val="0010587A"/>
    <w:rsid w:val="00105F90"/>
    <w:rsid w:val="00106DDC"/>
    <w:rsid w:val="00106E1C"/>
    <w:rsid w:val="001071D2"/>
    <w:rsid w:val="001077F9"/>
    <w:rsid w:val="00110029"/>
    <w:rsid w:val="00110709"/>
    <w:rsid w:val="00111DA8"/>
    <w:rsid w:val="00111F60"/>
    <w:rsid w:val="001121A2"/>
    <w:rsid w:val="001124B4"/>
    <w:rsid w:val="001125AF"/>
    <w:rsid w:val="001127A0"/>
    <w:rsid w:val="00112E88"/>
    <w:rsid w:val="00113148"/>
    <w:rsid w:val="00113372"/>
    <w:rsid w:val="001135B7"/>
    <w:rsid w:val="00113725"/>
    <w:rsid w:val="00113780"/>
    <w:rsid w:val="00113DB2"/>
    <w:rsid w:val="00114185"/>
    <w:rsid w:val="00114B2E"/>
    <w:rsid w:val="00114C37"/>
    <w:rsid w:val="0011527E"/>
    <w:rsid w:val="00115A3D"/>
    <w:rsid w:val="001164BF"/>
    <w:rsid w:val="0011692F"/>
    <w:rsid w:val="0011696E"/>
    <w:rsid w:val="0011746E"/>
    <w:rsid w:val="001176BF"/>
    <w:rsid w:val="00117964"/>
    <w:rsid w:val="001203C3"/>
    <w:rsid w:val="00121CBC"/>
    <w:rsid w:val="00121D73"/>
    <w:rsid w:val="0012213D"/>
    <w:rsid w:val="0012220B"/>
    <w:rsid w:val="00122448"/>
    <w:rsid w:val="001229A1"/>
    <w:rsid w:val="00122F34"/>
    <w:rsid w:val="00123739"/>
    <w:rsid w:val="00123C66"/>
    <w:rsid w:val="001240A8"/>
    <w:rsid w:val="00124A12"/>
    <w:rsid w:val="00124B7F"/>
    <w:rsid w:val="001255B6"/>
    <w:rsid w:val="00125AEA"/>
    <w:rsid w:val="0012635D"/>
    <w:rsid w:val="00126AE5"/>
    <w:rsid w:val="00126C32"/>
    <w:rsid w:val="00126D3E"/>
    <w:rsid w:val="00127798"/>
    <w:rsid w:val="00127C2D"/>
    <w:rsid w:val="0013005E"/>
    <w:rsid w:val="001301CB"/>
    <w:rsid w:val="00130AC6"/>
    <w:rsid w:val="00130B71"/>
    <w:rsid w:val="001313E4"/>
    <w:rsid w:val="00131805"/>
    <w:rsid w:val="00131955"/>
    <w:rsid w:val="00131C58"/>
    <w:rsid w:val="00132E7A"/>
    <w:rsid w:val="00133117"/>
    <w:rsid w:val="00133583"/>
    <w:rsid w:val="00133C3F"/>
    <w:rsid w:val="001343F3"/>
    <w:rsid w:val="001352D7"/>
    <w:rsid w:val="001352F6"/>
    <w:rsid w:val="00136ACF"/>
    <w:rsid w:val="00136C4B"/>
    <w:rsid w:val="00137ADF"/>
    <w:rsid w:val="00137BFD"/>
    <w:rsid w:val="001412C7"/>
    <w:rsid w:val="001416AF"/>
    <w:rsid w:val="00141C8E"/>
    <w:rsid w:val="00141F05"/>
    <w:rsid w:val="00142296"/>
    <w:rsid w:val="00142DDF"/>
    <w:rsid w:val="0014318E"/>
    <w:rsid w:val="001438EA"/>
    <w:rsid w:val="00144103"/>
    <w:rsid w:val="00144993"/>
    <w:rsid w:val="00144C9E"/>
    <w:rsid w:val="0014673E"/>
    <w:rsid w:val="00146FE4"/>
    <w:rsid w:val="00147F5A"/>
    <w:rsid w:val="001516B6"/>
    <w:rsid w:val="00152B70"/>
    <w:rsid w:val="00152DCA"/>
    <w:rsid w:val="00152DF7"/>
    <w:rsid w:val="00152EA5"/>
    <w:rsid w:val="0015318D"/>
    <w:rsid w:val="0015459E"/>
    <w:rsid w:val="001545FF"/>
    <w:rsid w:val="00154A5C"/>
    <w:rsid w:val="00154E24"/>
    <w:rsid w:val="00154E35"/>
    <w:rsid w:val="00155409"/>
    <w:rsid w:val="001554E8"/>
    <w:rsid w:val="00155871"/>
    <w:rsid w:val="00156675"/>
    <w:rsid w:val="00156BA7"/>
    <w:rsid w:val="00157C03"/>
    <w:rsid w:val="00157D49"/>
    <w:rsid w:val="00157EB6"/>
    <w:rsid w:val="00160059"/>
    <w:rsid w:val="00160655"/>
    <w:rsid w:val="0016090A"/>
    <w:rsid w:val="0016172E"/>
    <w:rsid w:val="00162C52"/>
    <w:rsid w:val="00162C90"/>
    <w:rsid w:val="00163896"/>
    <w:rsid w:val="00163B26"/>
    <w:rsid w:val="00163FED"/>
    <w:rsid w:val="00164AAD"/>
    <w:rsid w:val="001665B4"/>
    <w:rsid w:val="001665C3"/>
    <w:rsid w:val="0016682B"/>
    <w:rsid w:val="00166D62"/>
    <w:rsid w:val="00166DFC"/>
    <w:rsid w:val="00166F93"/>
    <w:rsid w:val="00167B16"/>
    <w:rsid w:val="00167B8A"/>
    <w:rsid w:val="00167F1A"/>
    <w:rsid w:val="00170ACB"/>
    <w:rsid w:val="00170DF3"/>
    <w:rsid w:val="0017221F"/>
    <w:rsid w:val="00172466"/>
    <w:rsid w:val="001724C3"/>
    <w:rsid w:val="00172672"/>
    <w:rsid w:val="0017308C"/>
    <w:rsid w:val="001736F7"/>
    <w:rsid w:val="00173A10"/>
    <w:rsid w:val="001769CB"/>
    <w:rsid w:val="00176B92"/>
    <w:rsid w:val="00176C14"/>
    <w:rsid w:val="00176E5E"/>
    <w:rsid w:val="001771AF"/>
    <w:rsid w:val="001777C2"/>
    <w:rsid w:val="00180A39"/>
    <w:rsid w:val="00180C7F"/>
    <w:rsid w:val="001814E9"/>
    <w:rsid w:val="00181505"/>
    <w:rsid w:val="001818DC"/>
    <w:rsid w:val="00181BC1"/>
    <w:rsid w:val="001823B6"/>
    <w:rsid w:val="001828B2"/>
    <w:rsid w:val="00182B22"/>
    <w:rsid w:val="00183E46"/>
    <w:rsid w:val="00183F3A"/>
    <w:rsid w:val="00184265"/>
    <w:rsid w:val="00184770"/>
    <w:rsid w:val="001854AE"/>
    <w:rsid w:val="00185B50"/>
    <w:rsid w:val="00185BCB"/>
    <w:rsid w:val="00185E7C"/>
    <w:rsid w:val="00186BD3"/>
    <w:rsid w:val="00186D26"/>
    <w:rsid w:val="00186F69"/>
    <w:rsid w:val="0018760E"/>
    <w:rsid w:val="00191409"/>
    <w:rsid w:val="00192115"/>
    <w:rsid w:val="00192278"/>
    <w:rsid w:val="00192CE9"/>
    <w:rsid w:val="0019396D"/>
    <w:rsid w:val="00193BBB"/>
    <w:rsid w:val="0019448B"/>
    <w:rsid w:val="00195EF3"/>
    <w:rsid w:val="00196609"/>
    <w:rsid w:val="00196855"/>
    <w:rsid w:val="00197694"/>
    <w:rsid w:val="00197E21"/>
    <w:rsid w:val="001A0FDE"/>
    <w:rsid w:val="001A211E"/>
    <w:rsid w:val="001A23C6"/>
    <w:rsid w:val="001A38AF"/>
    <w:rsid w:val="001A49A4"/>
    <w:rsid w:val="001A5126"/>
    <w:rsid w:val="001A676E"/>
    <w:rsid w:val="001A6B28"/>
    <w:rsid w:val="001A6B83"/>
    <w:rsid w:val="001A7B7D"/>
    <w:rsid w:val="001B02D7"/>
    <w:rsid w:val="001B05BA"/>
    <w:rsid w:val="001B0D67"/>
    <w:rsid w:val="001B117E"/>
    <w:rsid w:val="001B12F1"/>
    <w:rsid w:val="001B14B2"/>
    <w:rsid w:val="001B260E"/>
    <w:rsid w:val="001B39FF"/>
    <w:rsid w:val="001B45BF"/>
    <w:rsid w:val="001B4894"/>
    <w:rsid w:val="001B4A34"/>
    <w:rsid w:val="001B4F72"/>
    <w:rsid w:val="001B5153"/>
    <w:rsid w:val="001B6071"/>
    <w:rsid w:val="001B73A6"/>
    <w:rsid w:val="001B76A7"/>
    <w:rsid w:val="001B7FB9"/>
    <w:rsid w:val="001C0347"/>
    <w:rsid w:val="001C04F0"/>
    <w:rsid w:val="001C09AD"/>
    <w:rsid w:val="001C0C09"/>
    <w:rsid w:val="001C1010"/>
    <w:rsid w:val="001C1869"/>
    <w:rsid w:val="001C22ED"/>
    <w:rsid w:val="001C23B2"/>
    <w:rsid w:val="001C278A"/>
    <w:rsid w:val="001C278B"/>
    <w:rsid w:val="001C2860"/>
    <w:rsid w:val="001C3587"/>
    <w:rsid w:val="001C394F"/>
    <w:rsid w:val="001C45FA"/>
    <w:rsid w:val="001C4620"/>
    <w:rsid w:val="001C4BDE"/>
    <w:rsid w:val="001C5048"/>
    <w:rsid w:val="001C5523"/>
    <w:rsid w:val="001C6E90"/>
    <w:rsid w:val="001C6FC8"/>
    <w:rsid w:val="001C71B1"/>
    <w:rsid w:val="001C74B3"/>
    <w:rsid w:val="001C7931"/>
    <w:rsid w:val="001D047E"/>
    <w:rsid w:val="001D0B6D"/>
    <w:rsid w:val="001D0BD2"/>
    <w:rsid w:val="001D0C1E"/>
    <w:rsid w:val="001D0C99"/>
    <w:rsid w:val="001D0D1B"/>
    <w:rsid w:val="001D2F62"/>
    <w:rsid w:val="001D2FDC"/>
    <w:rsid w:val="001D3207"/>
    <w:rsid w:val="001D33BA"/>
    <w:rsid w:val="001D3AD0"/>
    <w:rsid w:val="001D3B3F"/>
    <w:rsid w:val="001D3C2F"/>
    <w:rsid w:val="001D4223"/>
    <w:rsid w:val="001D472F"/>
    <w:rsid w:val="001D48ED"/>
    <w:rsid w:val="001D5126"/>
    <w:rsid w:val="001D5901"/>
    <w:rsid w:val="001D5A93"/>
    <w:rsid w:val="001D5BA4"/>
    <w:rsid w:val="001D638B"/>
    <w:rsid w:val="001D728F"/>
    <w:rsid w:val="001D754A"/>
    <w:rsid w:val="001E00E4"/>
    <w:rsid w:val="001E0A17"/>
    <w:rsid w:val="001E1C80"/>
    <w:rsid w:val="001E20C1"/>
    <w:rsid w:val="001E22DA"/>
    <w:rsid w:val="001E3CD2"/>
    <w:rsid w:val="001E3CD3"/>
    <w:rsid w:val="001E3F0A"/>
    <w:rsid w:val="001E50AD"/>
    <w:rsid w:val="001E5893"/>
    <w:rsid w:val="001E58F5"/>
    <w:rsid w:val="001E5B8E"/>
    <w:rsid w:val="001E5EA3"/>
    <w:rsid w:val="001E60EC"/>
    <w:rsid w:val="001E6324"/>
    <w:rsid w:val="001E64F1"/>
    <w:rsid w:val="001E69C9"/>
    <w:rsid w:val="001F0545"/>
    <w:rsid w:val="001F22B5"/>
    <w:rsid w:val="001F237C"/>
    <w:rsid w:val="001F291B"/>
    <w:rsid w:val="001F2F14"/>
    <w:rsid w:val="001F355E"/>
    <w:rsid w:val="001F3B97"/>
    <w:rsid w:val="001F4278"/>
    <w:rsid w:val="001F44F9"/>
    <w:rsid w:val="001F488F"/>
    <w:rsid w:val="001F4A07"/>
    <w:rsid w:val="001F5238"/>
    <w:rsid w:val="001F543B"/>
    <w:rsid w:val="001F5F23"/>
    <w:rsid w:val="001F6F21"/>
    <w:rsid w:val="001F798B"/>
    <w:rsid w:val="001F7F40"/>
    <w:rsid w:val="00202631"/>
    <w:rsid w:val="00202FCF"/>
    <w:rsid w:val="002033BC"/>
    <w:rsid w:val="0020355D"/>
    <w:rsid w:val="0020389A"/>
    <w:rsid w:val="0020397D"/>
    <w:rsid w:val="00203D8E"/>
    <w:rsid w:val="0020594F"/>
    <w:rsid w:val="0020617A"/>
    <w:rsid w:val="0020660D"/>
    <w:rsid w:val="00206615"/>
    <w:rsid w:val="00206A32"/>
    <w:rsid w:val="00207CB7"/>
    <w:rsid w:val="00210A0D"/>
    <w:rsid w:val="00210C9C"/>
    <w:rsid w:val="0021188D"/>
    <w:rsid w:val="00212A49"/>
    <w:rsid w:val="00213717"/>
    <w:rsid w:val="00213E37"/>
    <w:rsid w:val="00215E97"/>
    <w:rsid w:val="0021680D"/>
    <w:rsid w:val="0021711E"/>
    <w:rsid w:val="002178A9"/>
    <w:rsid w:val="00217D6B"/>
    <w:rsid w:val="002200A6"/>
    <w:rsid w:val="00221701"/>
    <w:rsid w:val="00222CA4"/>
    <w:rsid w:val="00224362"/>
    <w:rsid w:val="0022444B"/>
    <w:rsid w:val="00224D04"/>
    <w:rsid w:val="00225373"/>
    <w:rsid w:val="00225668"/>
    <w:rsid w:val="0022585F"/>
    <w:rsid w:val="002258E3"/>
    <w:rsid w:val="002258E9"/>
    <w:rsid w:val="00225DCE"/>
    <w:rsid w:val="00226502"/>
    <w:rsid w:val="00226CE6"/>
    <w:rsid w:val="0022787B"/>
    <w:rsid w:val="00227E52"/>
    <w:rsid w:val="00230BFA"/>
    <w:rsid w:val="002311EF"/>
    <w:rsid w:val="0023179D"/>
    <w:rsid w:val="00231C7D"/>
    <w:rsid w:val="00232148"/>
    <w:rsid w:val="00232943"/>
    <w:rsid w:val="0023347A"/>
    <w:rsid w:val="002339A0"/>
    <w:rsid w:val="00233EF5"/>
    <w:rsid w:val="0023480D"/>
    <w:rsid w:val="002359BC"/>
    <w:rsid w:val="0023610F"/>
    <w:rsid w:val="002366C4"/>
    <w:rsid w:val="00236F21"/>
    <w:rsid w:val="00237475"/>
    <w:rsid w:val="00237F9D"/>
    <w:rsid w:val="00240CEA"/>
    <w:rsid w:val="00241AC7"/>
    <w:rsid w:val="00243246"/>
    <w:rsid w:val="00245068"/>
    <w:rsid w:val="002453E8"/>
    <w:rsid w:val="0024567D"/>
    <w:rsid w:val="00245B45"/>
    <w:rsid w:val="00245F24"/>
    <w:rsid w:val="00247B3B"/>
    <w:rsid w:val="00250E42"/>
    <w:rsid w:val="002517E7"/>
    <w:rsid w:val="002519D4"/>
    <w:rsid w:val="00251E16"/>
    <w:rsid w:val="00252166"/>
    <w:rsid w:val="0025250D"/>
    <w:rsid w:val="00252839"/>
    <w:rsid w:val="00253268"/>
    <w:rsid w:val="00253315"/>
    <w:rsid w:val="00253BA9"/>
    <w:rsid w:val="00254010"/>
    <w:rsid w:val="00254204"/>
    <w:rsid w:val="0025491C"/>
    <w:rsid w:val="00254A2F"/>
    <w:rsid w:val="00254E58"/>
    <w:rsid w:val="00255286"/>
    <w:rsid w:val="0025579B"/>
    <w:rsid w:val="00255D4F"/>
    <w:rsid w:val="00255D7D"/>
    <w:rsid w:val="00256D5D"/>
    <w:rsid w:val="00257283"/>
    <w:rsid w:val="002572BE"/>
    <w:rsid w:val="00257583"/>
    <w:rsid w:val="00257CB6"/>
    <w:rsid w:val="00260012"/>
    <w:rsid w:val="0026029A"/>
    <w:rsid w:val="0026090D"/>
    <w:rsid w:val="00260CCF"/>
    <w:rsid w:val="002613BF"/>
    <w:rsid w:val="0026143A"/>
    <w:rsid w:val="00261446"/>
    <w:rsid w:val="002615D8"/>
    <w:rsid w:val="00261A28"/>
    <w:rsid w:val="00261B93"/>
    <w:rsid w:val="00261D22"/>
    <w:rsid w:val="00262585"/>
    <w:rsid w:val="00262ABC"/>
    <w:rsid w:val="0026377D"/>
    <w:rsid w:val="002641D7"/>
    <w:rsid w:val="002646D9"/>
    <w:rsid w:val="0026475E"/>
    <w:rsid w:val="00264880"/>
    <w:rsid w:val="0026508B"/>
    <w:rsid w:val="002658BD"/>
    <w:rsid w:val="00266132"/>
    <w:rsid w:val="002662A6"/>
    <w:rsid w:val="00266866"/>
    <w:rsid w:val="00270692"/>
    <w:rsid w:val="002710B9"/>
    <w:rsid w:val="002715D6"/>
    <w:rsid w:val="00271F47"/>
    <w:rsid w:val="00272A86"/>
    <w:rsid w:val="0027310E"/>
    <w:rsid w:val="002731C5"/>
    <w:rsid w:val="00273937"/>
    <w:rsid w:val="0027420D"/>
    <w:rsid w:val="00274493"/>
    <w:rsid w:val="00274774"/>
    <w:rsid w:val="0027545A"/>
    <w:rsid w:val="002756C2"/>
    <w:rsid w:val="00277050"/>
    <w:rsid w:val="00277783"/>
    <w:rsid w:val="00277C81"/>
    <w:rsid w:val="00277E5E"/>
    <w:rsid w:val="002806E1"/>
    <w:rsid w:val="002810AB"/>
    <w:rsid w:val="002812C7"/>
    <w:rsid w:val="00281703"/>
    <w:rsid w:val="00281B25"/>
    <w:rsid w:val="002824D7"/>
    <w:rsid w:val="0028275A"/>
    <w:rsid w:val="00282A99"/>
    <w:rsid w:val="002836BA"/>
    <w:rsid w:val="00283AEC"/>
    <w:rsid w:val="00283B98"/>
    <w:rsid w:val="002849BD"/>
    <w:rsid w:val="00286FB4"/>
    <w:rsid w:val="00287C4D"/>
    <w:rsid w:val="00290E38"/>
    <w:rsid w:val="002918DF"/>
    <w:rsid w:val="00291AD8"/>
    <w:rsid w:val="00291EFE"/>
    <w:rsid w:val="0029206B"/>
    <w:rsid w:val="00292393"/>
    <w:rsid w:val="0029268E"/>
    <w:rsid w:val="002928F2"/>
    <w:rsid w:val="0029297C"/>
    <w:rsid w:val="00292CAF"/>
    <w:rsid w:val="00292CC5"/>
    <w:rsid w:val="00293026"/>
    <w:rsid w:val="00293319"/>
    <w:rsid w:val="00293CF3"/>
    <w:rsid w:val="00293D4D"/>
    <w:rsid w:val="0029424B"/>
    <w:rsid w:val="00294985"/>
    <w:rsid w:val="00295D08"/>
    <w:rsid w:val="00295DC1"/>
    <w:rsid w:val="00296440"/>
    <w:rsid w:val="00297576"/>
    <w:rsid w:val="002975C4"/>
    <w:rsid w:val="002976BC"/>
    <w:rsid w:val="00297975"/>
    <w:rsid w:val="00297BDB"/>
    <w:rsid w:val="002A08AA"/>
    <w:rsid w:val="002A0A83"/>
    <w:rsid w:val="002A168C"/>
    <w:rsid w:val="002A1CB0"/>
    <w:rsid w:val="002A1D77"/>
    <w:rsid w:val="002A2026"/>
    <w:rsid w:val="002A2B33"/>
    <w:rsid w:val="002A2B74"/>
    <w:rsid w:val="002A31CF"/>
    <w:rsid w:val="002A3577"/>
    <w:rsid w:val="002A3960"/>
    <w:rsid w:val="002A5871"/>
    <w:rsid w:val="002A6922"/>
    <w:rsid w:val="002A73A0"/>
    <w:rsid w:val="002A7678"/>
    <w:rsid w:val="002B0F1F"/>
    <w:rsid w:val="002B1D5E"/>
    <w:rsid w:val="002B2364"/>
    <w:rsid w:val="002B2A97"/>
    <w:rsid w:val="002B2ADE"/>
    <w:rsid w:val="002B337C"/>
    <w:rsid w:val="002B365E"/>
    <w:rsid w:val="002B3A79"/>
    <w:rsid w:val="002B425E"/>
    <w:rsid w:val="002B6BB4"/>
    <w:rsid w:val="002B6E87"/>
    <w:rsid w:val="002B7421"/>
    <w:rsid w:val="002B74E0"/>
    <w:rsid w:val="002B7E53"/>
    <w:rsid w:val="002C00B0"/>
    <w:rsid w:val="002C153F"/>
    <w:rsid w:val="002C1830"/>
    <w:rsid w:val="002C1EE9"/>
    <w:rsid w:val="002C21BF"/>
    <w:rsid w:val="002C22D9"/>
    <w:rsid w:val="002C26ED"/>
    <w:rsid w:val="002C2BB3"/>
    <w:rsid w:val="002C2C79"/>
    <w:rsid w:val="002C316E"/>
    <w:rsid w:val="002C3490"/>
    <w:rsid w:val="002C3499"/>
    <w:rsid w:val="002C35D2"/>
    <w:rsid w:val="002C3D44"/>
    <w:rsid w:val="002C4862"/>
    <w:rsid w:val="002C5B82"/>
    <w:rsid w:val="002C5D6B"/>
    <w:rsid w:val="002C625B"/>
    <w:rsid w:val="002C63A3"/>
    <w:rsid w:val="002C682B"/>
    <w:rsid w:val="002C6BC1"/>
    <w:rsid w:val="002C7E14"/>
    <w:rsid w:val="002D2E71"/>
    <w:rsid w:val="002D2F60"/>
    <w:rsid w:val="002D57AF"/>
    <w:rsid w:val="002D6D43"/>
    <w:rsid w:val="002D771D"/>
    <w:rsid w:val="002D78F3"/>
    <w:rsid w:val="002E0648"/>
    <w:rsid w:val="002E06BB"/>
    <w:rsid w:val="002E0E04"/>
    <w:rsid w:val="002E0EC3"/>
    <w:rsid w:val="002E0F77"/>
    <w:rsid w:val="002E1AFE"/>
    <w:rsid w:val="002E1BF4"/>
    <w:rsid w:val="002E1D86"/>
    <w:rsid w:val="002E215E"/>
    <w:rsid w:val="002E226C"/>
    <w:rsid w:val="002E4DEA"/>
    <w:rsid w:val="002E4F4C"/>
    <w:rsid w:val="002E6727"/>
    <w:rsid w:val="002E6F26"/>
    <w:rsid w:val="002E7FD9"/>
    <w:rsid w:val="002F01F2"/>
    <w:rsid w:val="002F0DE8"/>
    <w:rsid w:val="002F11DA"/>
    <w:rsid w:val="002F1201"/>
    <w:rsid w:val="002F1539"/>
    <w:rsid w:val="002F1691"/>
    <w:rsid w:val="002F19EC"/>
    <w:rsid w:val="002F1BC6"/>
    <w:rsid w:val="002F2630"/>
    <w:rsid w:val="002F2EA1"/>
    <w:rsid w:val="002F3469"/>
    <w:rsid w:val="002F3677"/>
    <w:rsid w:val="002F36E7"/>
    <w:rsid w:val="002F3FC6"/>
    <w:rsid w:val="002F4BC9"/>
    <w:rsid w:val="002F5C3E"/>
    <w:rsid w:val="002F690B"/>
    <w:rsid w:val="002F6A96"/>
    <w:rsid w:val="002F72B3"/>
    <w:rsid w:val="002F72C3"/>
    <w:rsid w:val="002F74D5"/>
    <w:rsid w:val="002F7B2A"/>
    <w:rsid w:val="002F7FE4"/>
    <w:rsid w:val="00300818"/>
    <w:rsid w:val="00300D4D"/>
    <w:rsid w:val="00301786"/>
    <w:rsid w:val="003025F6"/>
    <w:rsid w:val="00303EDA"/>
    <w:rsid w:val="00304088"/>
    <w:rsid w:val="0030448A"/>
    <w:rsid w:val="00304926"/>
    <w:rsid w:val="00304E66"/>
    <w:rsid w:val="003050E5"/>
    <w:rsid w:val="003056BF"/>
    <w:rsid w:val="00305EE9"/>
    <w:rsid w:val="00306B7D"/>
    <w:rsid w:val="00306DA3"/>
    <w:rsid w:val="00306DEF"/>
    <w:rsid w:val="003075F3"/>
    <w:rsid w:val="0030760C"/>
    <w:rsid w:val="0030787F"/>
    <w:rsid w:val="00307C9C"/>
    <w:rsid w:val="00307DFC"/>
    <w:rsid w:val="00310465"/>
    <w:rsid w:val="00310628"/>
    <w:rsid w:val="003106AB"/>
    <w:rsid w:val="00310945"/>
    <w:rsid w:val="00310EDF"/>
    <w:rsid w:val="003115A8"/>
    <w:rsid w:val="00311DB9"/>
    <w:rsid w:val="00311EC0"/>
    <w:rsid w:val="00312146"/>
    <w:rsid w:val="00312459"/>
    <w:rsid w:val="0031339F"/>
    <w:rsid w:val="00313E16"/>
    <w:rsid w:val="00314D16"/>
    <w:rsid w:val="00314F61"/>
    <w:rsid w:val="003152B2"/>
    <w:rsid w:val="00315640"/>
    <w:rsid w:val="00315644"/>
    <w:rsid w:val="00315B46"/>
    <w:rsid w:val="00315CED"/>
    <w:rsid w:val="00316002"/>
    <w:rsid w:val="003171E8"/>
    <w:rsid w:val="00317729"/>
    <w:rsid w:val="00317D56"/>
    <w:rsid w:val="00317FB0"/>
    <w:rsid w:val="003200FF"/>
    <w:rsid w:val="00320EC3"/>
    <w:rsid w:val="00322303"/>
    <w:rsid w:val="00322507"/>
    <w:rsid w:val="0032288F"/>
    <w:rsid w:val="00323115"/>
    <w:rsid w:val="00323CE5"/>
    <w:rsid w:val="00323DA5"/>
    <w:rsid w:val="00323E60"/>
    <w:rsid w:val="003240D0"/>
    <w:rsid w:val="00324256"/>
    <w:rsid w:val="00324835"/>
    <w:rsid w:val="003249A1"/>
    <w:rsid w:val="003258D0"/>
    <w:rsid w:val="00325DFC"/>
    <w:rsid w:val="00325E72"/>
    <w:rsid w:val="00326401"/>
    <w:rsid w:val="00326CFA"/>
    <w:rsid w:val="00327897"/>
    <w:rsid w:val="00327E40"/>
    <w:rsid w:val="00327F20"/>
    <w:rsid w:val="003301A4"/>
    <w:rsid w:val="0033036E"/>
    <w:rsid w:val="00330615"/>
    <w:rsid w:val="003311B2"/>
    <w:rsid w:val="003320B4"/>
    <w:rsid w:val="003321BB"/>
    <w:rsid w:val="00332ECE"/>
    <w:rsid w:val="0033324E"/>
    <w:rsid w:val="003336DC"/>
    <w:rsid w:val="003345DB"/>
    <w:rsid w:val="00334F1E"/>
    <w:rsid w:val="003354BE"/>
    <w:rsid w:val="00335768"/>
    <w:rsid w:val="00335C2F"/>
    <w:rsid w:val="0033691A"/>
    <w:rsid w:val="003371F8"/>
    <w:rsid w:val="003373E3"/>
    <w:rsid w:val="003402B1"/>
    <w:rsid w:val="00340DD0"/>
    <w:rsid w:val="00340FF0"/>
    <w:rsid w:val="00341812"/>
    <w:rsid w:val="00341D70"/>
    <w:rsid w:val="00341FE8"/>
    <w:rsid w:val="003420C7"/>
    <w:rsid w:val="003421D5"/>
    <w:rsid w:val="0034240E"/>
    <w:rsid w:val="00342D02"/>
    <w:rsid w:val="00343AAE"/>
    <w:rsid w:val="00343DB6"/>
    <w:rsid w:val="00343ED7"/>
    <w:rsid w:val="00344176"/>
    <w:rsid w:val="00344201"/>
    <w:rsid w:val="003442BC"/>
    <w:rsid w:val="00344759"/>
    <w:rsid w:val="003459DF"/>
    <w:rsid w:val="00345E3A"/>
    <w:rsid w:val="00346D70"/>
    <w:rsid w:val="003474AB"/>
    <w:rsid w:val="0035034C"/>
    <w:rsid w:val="0035092B"/>
    <w:rsid w:val="00350B6A"/>
    <w:rsid w:val="0035361D"/>
    <w:rsid w:val="00353A92"/>
    <w:rsid w:val="00353BFD"/>
    <w:rsid w:val="00354649"/>
    <w:rsid w:val="00354759"/>
    <w:rsid w:val="003549A2"/>
    <w:rsid w:val="00354ED3"/>
    <w:rsid w:val="00355918"/>
    <w:rsid w:val="00355AD8"/>
    <w:rsid w:val="00355C02"/>
    <w:rsid w:val="0035644E"/>
    <w:rsid w:val="00356B55"/>
    <w:rsid w:val="00357174"/>
    <w:rsid w:val="003600F4"/>
    <w:rsid w:val="003609CA"/>
    <w:rsid w:val="00361236"/>
    <w:rsid w:val="00361C58"/>
    <w:rsid w:val="00362730"/>
    <w:rsid w:val="0036377D"/>
    <w:rsid w:val="0036449D"/>
    <w:rsid w:val="003652C8"/>
    <w:rsid w:val="00365DBA"/>
    <w:rsid w:val="00365F17"/>
    <w:rsid w:val="003663FE"/>
    <w:rsid w:val="0036647D"/>
    <w:rsid w:val="003664F8"/>
    <w:rsid w:val="00366AEB"/>
    <w:rsid w:val="00366C09"/>
    <w:rsid w:val="00367734"/>
    <w:rsid w:val="0036787C"/>
    <w:rsid w:val="00367C26"/>
    <w:rsid w:val="00370379"/>
    <w:rsid w:val="00370E62"/>
    <w:rsid w:val="00371AA8"/>
    <w:rsid w:val="00371C71"/>
    <w:rsid w:val="00371E85"/>
    <w:rsid w:val="003721C0"/>
    <w:rsid w:val="00372734"/>
    <w:rsid w:val="00372DEF"/>
    <w:rsid w:val="00373319"/>
    <w:rsid w:val="00373B19"/>
    <w:rsid w:val="00374445"/>
    <w:rsid w:val="0037508A"/>
    <w:rsid w:val="003758F0"/>
    <w:rsid w:val="00375D41"/>
    <w:rsid w:val="003762EF"/>
    <w:rsid w:val="00376BA1"/>
    <w:rsid w:val="00377708"/>
    <w:rsid w:val="00377B89"/>
    <w:rsid w:val="003803C1"/>
    <w:rsid w:val="00380A68"/>
    <w:rsid w:val="00380BD9"/>
    <w:rsid w:val="0038139C"/>
    <w:rsid w:val="0038143A"/>
    <w:rsid w:val="00381633"/>
    <w:rsid w:val="00382087"/>
    <w:rsid w:val="00382579"/>
    <w:rsid w:val="003828B8"/>
    <w:rsid w:val="00383DFC"/>
    <w:rsid w:val="0038461F"/>
    <w:rsid w:val="00385404"/>
    <w:rsid w:val="00385A33"/>
    <w:rsid w:val="00386412"/>
    <w:rsid w:val="003876FE"/>
    <w:rsid w:val="003903B9"/>
    <w:rsid w:val="00391139"/>
    <w:rsid w:val="00392CCA"/>
    <w:rsid w:val="00392F91"/>
    <w:rsid w:val="0039331A"/>
    <w:rsid w:val="003934D2"/>
    <w:rsid w:val="003937E4"/>
    <w:rsid w:val="00393AFA"/>
    <w:rsid w:val="003942B7"/>
    <w:rsid w:val="003945A9"/>
    <w:rsid w:val="00394661"/>
    <w:rsid w:val="003949AF"/>
    <w:rsid w:val="003953EB"/>
    <w:rsid w:val="00395858"/>
    <w:rsid w:val="0039586F"/>
    <w:rsid w:val="003958F8"/>
    <w:rsid w:val="00396A31"/>
    <w:rsid w:val="00396C09"/>
    <w:rsid w:val="00396D0C"/>
    <w:rsid w:val="00396E35"/>
    <w:rsid w:val="00396FD3"/>
    <w:rsid w:val="003970FA"/>
    <w:rsid w:val="00397EF7"/>
    <w:rsid w:val="003A0C1E"/>
    <w:rsid w:val="003A1AB3"/>
    <w:rsid w:val="003A1DBB"/>
    <w:rsid w:val="003A1F2B"/>
    <w:rsid w:val="003A3600"/>
    <w:rsid w:val="003A3674"/>
    <w:rsid w:val="003A3A90"/>
    <w:rsid w:val="003A45BA"/>
    <w:rsid w:val="003A469E"/>
    <w:rsid w:val="003A476E"/>
    <w:rsid w:val="003A4D49"/>
    <w:rsid w:val="003A4DF7"/>
    <w:rsid w:val="003A57F5"/>
    <w:rsid w:val="003A656F"/>
    <w:rsid w:val="003A6873"/>
    <w:rsid w:val="003A69B0"/>
    <w:rsid w:val="003A69F0"/>
    <w:rsid w:val="003A6F23"/>
    <w:rsid w:val="003A73E4"/>
    <w:rsid w:val="003A7AAF"/>
    <w:rsid w:val="003A7BD0"/>
    <w:rsid w:val="003A7F2E"/>
    <w:rsid w:val="003B0E8E"/>
    <w:rsid w:val="003B1BD9"/>
    <w:rsid w:val="003B1CB4"/>
    <w:rsid w:val="003B1F4A"/>
    <w:rsid w:val="003B28E1"/>
    <w:rsid w:val="003B2B1C"/>
    <w:rsid w:val="003B30CD"/>
    <w:rsid w:val="003B3340"/>
    <w:rsid w:val="003B37AB"/>
    <w:rsid w:val="003B4398"/>
    <w:rsid w:val="003B4689"/>
    <w:rsid w:val="003B46DD"/>
    <w:rsid w:val="003B48F7"/>
    <w:rsid w:val="003B5143"/>
    <w:rsid w:val="003B5368"/>
    <w:rsid w:val="003B675D"/>
    <w:rsid w:val="003B677C"/>
    <w:rsid w:val="003B6B8F"/>
    <w:rsid w:val="003B7CE2"/>
    <w:rsid w:val="003C03EE"/>
    <w:rsid w:val="003C04CD"/>
    <w:rsid w:val="003C0996"/>
    <w:rsid w:val="003C0B71"/>
    <w:rsid w:val="003C18C8"/>
    <w:rsid w:val="003C1E85"/>
    <w:rsid w:val="003C1F51"/>
    <w:rsid w:val="003C2667"/>
    <w:rsid w:val="003C2ECE"/>
    <w:rsid w:val="003C336C"/>
    <w:rsid w:val="003C345F"/>
    <w:rsid w:val="003C3CFD"/>
    <w:rsid w:val="003C401A"/>
    <w:rsid w:val="003C45E5"/>
    <w:rsid w:val="003C499B"/>
    <w:rsid w:val="003C4C41"/>
    <w:rsid w:val="003C56DC"/>
    <w:rsid w:val="003C5E49"/>
    <w:rsid w:val="003D03B7"/>
    <w:rsid w:val="003D03E4"/>
    <w:rsid w:val="003D2262"/>
    <w:rsid w:val="003D2728"/>
    <w:rsid w:val="003D3AE1"/>
    <w:rsid w:val="003D401B"/>
    <w:rsid w:val="003D4359"/>
    <w:rsid w:val="003D4443"/>
    <w:rsid w:val="003D63ED"/>
    <w:rsid w:val="003D7325"/>
    <w:rsid w:val="003E0E7B"/>
    <w:rsid w:val="003E11CB"/>
    <w:rsid w:val="003E1310"/>
    <w:rsid w:val="003E20F4"/>
    <w:rsid w:val="003E2679"/>
    <w:rsid w:val="003E3FAD"/>
    <w:rsid w:val="003E4F8B"/>
    <w:rsid w:val="003E51EB"/>
    <w:rsid w:val="003E5957"/>
    <w:rsid w:val="003E6586"/>
    <w:rsid w:val="003E70C8"/>
    <w:rsid w:val="003E722E"/>
    <w:rsid w:val="003E7342"/>
    <w:rsid w:val="003E7C0E"/>
    <w:rsid w:val="003F0FC3"/>
    <w:rsid w:val="003F1947"/>
    <w:rsid w:val="003F1BA7"/>
    <w:rsid w:val="003F3346"/>
    <w:rsid w:val="003F4BF0"/>
    <w:rsid w:val="003F53C4"/>
    <w:rsid w:val="003F59B4"/>
    <w:rsid w:val="003F5B27"/>
    <w:rsid w:val="003F6546"/>
    <w:rsid w:val="003F680E"/>
    <w:rsid w:val="003F71A3"/>
    <w:rsid w:val="003F793B"/>
    <w:rsid w:val="00400920"/>
    <w:rsid w:val="00400D32"/>
    <w:rsid w:val="00400E36"/>
    <w:rsid w:val="00400EE5"/>
    <w:rsid w:val="004013C9"/>
    <w:rsid w:val="004013ED"/>
    <w:rsid w:val="00401FB9"/>
    <w:rsid w:val="004020C6"/>
    <w:rsid w:val="0040256E"/>
    <w:rsid w:val="004026A5"/>
    <w:rsid w:val="00402C89"/>
    <w:rsid w:val="00402F93"/>
    <w:rsid w:val="004033DB"/>
    <w:rsid w:val="004054AF"/>
    <w:rsid w:val="00406C5C"/>
    <w:rsid w:val="00407B52"/>
    <w:rsid w:val="00410856"/>
    <w:rsid w:val="00410C6C"/>
    <w:rsid w:val="004111D5"/>
    <w:rsid w:val="00411280"/>
    <w:rsid w:val="0041134A"/>
    <w:rsid w:val="00411489"/>
    <w:rsid w:val="00411658"/>
    <w:rsid w:val="00411699"/>
    <w:rsid w:val="00412244"/>
    <w:rsid w:val="0041271C"/>
    <w:rsid w:val="00413374"/>
    <w:rsid w:val="00413506"/>
    <w:rsid w:val="004140A9"/>
    <w:rsid w:val="004153A3"/>
    <w:rsid w:val="00415F82"/>
    <w:rsid w:val="00416AB7"/>
    <w:rsid w:val="00416B10"/>
    <w:rsid w:val="00416CC5"/>
    <w:rsid w:val="004173B1"/>
    <w:rsid w:val="00417E6B"/>
    <w:rsid w:val="00417FB3"/>
    <w:rsid w:val="00420570"/>
    <w:rsid w:val="00420ADB"/>
    <w:rsid w:val="00421B07"/>
    <w:rsid w:val="00422829"/>
    <w:rsid w:val="00422A85"/>
    <w:rsid w:val="00422CC3"/>
    <w:rsid w:val="00423E00"/>
    <w:rsid w:val="004244C8"/>
    <w:rsid w:val="004248D4"/>
    <w:rsid w:val="0042554F"/>
    <w:rsid w:val="004257FE"/>
    <w:rsid w:val="00425BA4"/>
    <w:rsid w:val="0042659E"/>
    <w:rsid w:val="00426702"/>
    <w:rsid w:val="00427681"/>
    <w:rsid w:val="00427CDC"/>
    <w:rsid w:val="00430044"/>
    <w:rsid w:val="00430652"/>
    <w:rsid w:val="00430E25"/>
    <w:rsid w:val="00430E84"/>
    <w:rsid w:val="004313A1"/>
    <w:rsid w:val="00431E23"/>
    <w:rsid w:val="00433635"/>
    <w:rsid w:val="00434029"/>
    <w:rsid w:val="00434505"/>
    <w:rsid w:val="00434C71"/>
    <w:rsid w:val="00434E8B"/>
    <w:rsid w:val="004354A0"/>
    <w:rsid w:val="004355A1"/>
    <w:rsid w:val="004355E1"/>
    <w:rsid w:val="00435B35"/>
    <w:rsid w:val="00435BC1"/>
    <w:rsid w:val="004365AF"/>
    <w:rsid w:val="004365EE"/>
    <w:rsid w:val="00436AAC"/>
    <w:rsid w:val="004377A6"/>
    <w:rsid w:val="0043792E"/>
    <w:rsid w:val="00437E71"/>
    <w:rsid w:val="004400C6"/>
    <w:rsid w:val="00440B50"/>
    <w:rsid w:val="00440DB4"/>
    <w:rsid w:val="00441EF0"/>
    <w:rsid w:val="0044204B"/>
    <w:rsid w:val="00442621"/>
    <w:rsid w:val="004429D8"/>
    <w:rsid w:val="00442E6F"/>
    <w:rsid w:val="00443065"/>
    <w:rsid w:val="00443673"/>
    <w:rsid w:val="00443BED"/>
    <w:rsid w:val="00444178"/>
    <w:rsid w:val="00444498"/>
    <w:rsid w:val="00444EB8"/>
    <w:rsid w:val="00445A64"/>
    <w:rsid w:val="00445E54"/>
    <w:rsid w:val="004462BE"/>
    <w:rsid w:val="0045029D"/>
    <w:rsid w:val="00450F3D"/>
    <w:rsid w:val="00452911"/>
    <w:rsid w:val="00452E1A"/>
    <w:rsid w:val="00452F36"/>
    <w:rsid w:val="004541F7"/>
    <w:rsid w:val="00454313"/>
    <w:rsid w:val="00454DE5"/>
    <w:rsid w:val="00455177"/>
    <w:rsid w:val="00455CFB"/>
    <w:rsid w:val="00455E41"/>
    <w:rsid w:val="00456BE9"/>
    <w:rsid w:val="00456C41"/>
    <w:rsid w:val="004578BF"/>
    <w:rsid w:val="004578C1"/>
    <w:rsid w:val="00457B88"/>
    <w:rsid w:val="0046038E"/>
    <w:rsid w:val="00461776"/>
    <w:rsid w:val="004618AA"/>
    <w:rsid w:val="00461B0D"/>
    <w:rsid w:val="004623AC"/>
    <w:rsid w:val="004634A4"/>
    <w:rsid w:val="004638B5"/>
    <w:rsid w:val="00465140"/>
    <w:rsid w:val="004672D4"/>
    <w:rsid w:val="00467560"/>
    <w:rsid w:val="00467A2C"/>
    <w:rsid w:val="00470096"/>
    <w:rsid w:val="00470B40"/>
    <w:rsid w:val="00470C25"/>
    <w:rsid w:val="00471B9F"/>
    <w:rsid w:val="00471C09"/>
    <w:rsid w:val="00471EEC"/>
    <w:rsid w:val="0047351A"/>
    <w:rsid w:val="004748FA"/>
    <w:rsid w:val="00474D9D"/>
    <w:rsid w:val="00475005"/>
    <w:rsid w:val="00475CDB"/>
    <w:rsid w:val="0047652B"/>
    <w:rsid w:val="00476711"/>
    <w:rsid w:val="00476918"/>
    <w:rsid w:val="00476CD6"/>
    <w:rsid w:val="004779F5"/>
    <w:rsid w:val="00477D95"/>
    <w:rsid w:val="00481175"/>
    <w:rsid w:val="0048259A"/>
    <w:rsid w:val="0048267D"/>
    <w:rsid w:val="00483D65"/>
    <w:rsid w:val="00484155"/>
    <w:rsid w:val="00484FAC"/>
    <w:rsid w:val="0048533B"/>
    <w:rsid w:val="00487857"/>
    <w:rsid w:val="00487E17"/>
    <w:rsid w:val="0049028B"/>
    <w:rsid w:val="00490724"/>
    <w:rsid w:val="004914C9"/>
    <w:rsid w:val="00491E4D"/>
    <w:rsid w:val="00491E53"/>
    <w:rsid w:val="004920A0"/>
    <w:rsid w:val="00492965"/>
    <w:rsid w:val="00492FAB"/>
    <w:rsid w:val="00493D2A"/>
    <w:rsid w:val="0049436F"/>
    <w:rsid w:val="004943A7"/>
    <w:rsid w:val="00495188"/>
    <w:rsid w:val="004955BB"/>
    <w:rsid w:val="00495ED3"/>
    <w:rsid w:val="00495FA3"/>
    <w:rsid w:val="0049604D"/>
    <w:rsid w:val="0049709F"/>
    <w:rsid w:val="0049741B"/>
    <w:rsid w:val="00497828"/>
    <w:rsid w:val="004979C1"/>
    <w:rsid w:val="00497C3C"/>
    <w:rsid w:val="00497FC6"/>
    <w:rsid w:val="004A035E"/>
    <w:rsid w:val="004A0435"/>
    <w:rsid w:val="004A0831"/>
    <w:rsid w:val="004A0F04"/>
    <w:rsid w:val="004A1015"/>
    <w:rsid w:val="004A144E"/>
    <w:rsid w:val="004A1D5E"/>
    <w:rsid w:val="004A2087"/>
    <w:rsid w:val="004A20B0"/>
    <w:rsid w:val="004A3341"/>
    <w:rsid w:val="004A3BC5"/>
    <w:rsid w:val="004A5823"/>
    <w:rsid w:val="004A5977"/>
    <w:rsid w:val="004A68F9"/>
    <w:rsid w:val="004A6F75"/>
    <w:rsid w:val="004A7781"/>
    <w:rsid w:val="004B02A8"/>
    <w:rsid w:val="004B0B65"/>
    <w:rsid w:val="004B0DB6"/>
    <w:rsid w:val="004B22B8"/>
    <w:rsid w:val="004B24DF"/>
    <w:rsid w:val="004B4105"/>
    <w:rsid w:val="004B4556"/>
    <w:rsid w:val="004B5245"/>
    <w:rsid w:val="004B5AE8"/>
    <w:rsid w:val="004B6EE3"/>
    <w:rsid w:val="004B7669"/>
    <w:rsid w:val="004B7C78"/>
    <w:rsid w:val="004C037E"/>
    <w:rsid w:val="004C096E"/>
    <w:rsid w:val="004C097F"/>
    <w:rsid w:val="004C2318"/>
    <w:rsid w:val="004C2CC8"/>
    <w:rsid w:val="004C4235"/>
    <w:rsid w:val="004C5442"/>
    <w:rsid w:val="004C569A"/>
    <w:rsid w:val="004C5D11"/>
    <w:rsid w:val="004C6751"/>
    <w:rsid w:val="004C6D6A"/>
    <w:rsid w:val="004C741D"/>
    <w:rsid w:val="004D05A2"/>
    <w:rsid w:val="004D06D7"/>
    <w:rsid w:val="004D0A0F"/>
    <w:rsid w:val="004D0FB6"/>
    <w:rsid w:val="004D1289"/>
    <w:rsid w:val="004D19EB"/>
    <w:rsid w:val="004D2842"/>
    <w:rsid w:val="004D3095"/>
    <w:rsid w:val="004D3DB9"/>
    <w:rsid w:val="004D548B"/>
    <w:rsid w:val="004D5708"/>
    <w:rsid w:val="004D5F51"/>
    <w:rsid w:val="004D600B"/>
    <w:rsid w:val="004D61DD"/>
    <w:rsid w:val="004D6F1D"/>
    <w:rsid w:val="004D771F"/>
    <w:rsid w:val="004E0340"/>
    <w:rsid w:val="004E10A4"/>
    <w:rsid w:val="004E1EC5"/>
    <w:rsid w:val="004E265E"/>
    <w:rsid w:val="004E30FE"/>
    <w:rsid w:val="004E4177"/>
    <w:rsid w:val="004E4530"/>
    <w:rsid w:val="004E46A9"/>
    <w:rsid w:val="004E55D0"/>
    <w:rsid w:val="004E570E"/>
    <w:rsid w:val="004E5AE0"/>
    <w:rsid w:val="004E5F43"/>
    <w:rsid w:val="004E63D6"/>
    <w:rsid w:val="004E66F9"/>
    <w:rsid w:val="004F0585"/>
    <w:rsid w:val="004F06AA"/>
    <w:rsid w:val="004F089C"/>
    <w:rsid w:val="004F0E01"/>
    <w:rsid w:val="004F41F0"/>
    <w:rsid w:val="004F4E1F"/>
    <w:rsid w:val="004F5F26"/>
    <w:rsid w:val="004F64C5"/>
    <w:rsid w:val="004F66E1"/>
    <w:rsid w:val="004F6725"/>
    <w:rsid w:val="004F6805"/>
    <w:rsid w:val="004F6DF3"/>
    <w:rsid w:val="004F7E1F"/>
    <w:rsid w:val="005009B0"/>
    <w:rsid w:val="00500FDB"/>
    <w:rsid w:val="00501AAA"/>
    <w:rsid w:val="00501B50"/>
    <w:rsid w:val="00502240"/>
    <w:rsid w:val="00502378"/>
    <w:rsid w:val="005027D0"/>
    <w:rsid w:val="005029FA"/>
    <w:rsid w:val="00503000"/>
    <w:rsid w:val="00503661"/>
    <w:rsid w:val="0050379E"/>
    <w:rsid w:val="00504403"/>
    <w:rsid w:val="00505018"/>
    <w:rsid w:val="00506AF7"/>
    <w:rsid w:val="00506D7B"/>
    <w:rsid w:val="005071E2"/>
    <w:rsid w:val="00507B73"/>
    <w:rsid w:val="00507CB9"/>
    <w:rsid w:val="00507D74"/>
    <w:rsid w:val="00507FB0"/>
    <w:rsid w:val="005100CD"/>
    <w:rsid w:val="005118D3"/>
    <w:rsid w:val="00512536"/>
    <w:rsid w:val="005125FC"/>
    <w:rsid w:val="00513E87"/>
    <w:rsid w:val="005140FA"/>
    <w:rsid w:val="0051440B"/>
    <w:rsid w:val="00514CCE"/>
    <w:rsid w:val="00514EA6"/>
    <w:rsid w:val="00515C6F"/>
    <w:rsid w:val="00516359"/>
    <w:rsid w:val="005168B0"/>
    <w:rsid w:val="00516B6F"/>
    <w:rsid w:val="005172B4"/>
    <w:rsid w:val="00517B1C"/>
    <w:rsid w:val="00520729"/>
    <w:rsid w:val="00521400"/>
    <w:rsid w:val="00521443"/>
    <w:rsid w:val="00521DA3"/>
    <w:rsid w:val="00522256"/>
    <w:rsid w:val="00522F88"/>
    <w:rsid w:val="005237D6"/>
    <w:rsid w:val="00523AC0"/>
    <w:rsid w:val="005259D7"/>
    <w:rsid w:val="005271E5"/>
    <w:rsid w:val="00527E77"/>
    <w:rsid w:val="00530257"/>
    <w:rsid w:val="00530E1F"/>
    <w:rsid w:val="005310FA"/>
    <w:rsid w:val="005332A0"/>
    <w:rsid w:val="00533521"/>
    <w:rsid w:val="00533812"/>
    <w:rsid w:val="00533EF7"/>
    <w:rsid w:val="00534453"/>
    <w:rsid w:val="0053450B"/>
    <w:rsid w:val="0053494F"/>
    <w:rsid w:val="00536924"/>
    <w:rsid w:val="00537424"/>
    <w:rsid w:val="00537682"/>
    <w:rsid w:val="005400BF"/>
    <w:rsid w:val="00540989"/>
    <w:rsid w:val="005413EC"/>
    <w:rsid w:val="00541B09"/>
    <w:rsid w:val="00541F98"/>
    <w:rsid w:val="00542284"/>
    <w:rsid w:val="005439C1"/>
    <w:rsid w:val="00543CE3"/>
    <w:rsid w:val="005440BD"/>
    <w:rsid w:val="005443A7"/>
    <w:rsid w:val="005446B3"/>
    <w:rsid w:val="00544758"/>
    <w:rsid w:val="0054543B"/>
    <w:rsid w:val="005461B3"/>
    <w:rsid w:val="005463FE"/>
    <w:rsid w:val="00546792"/>
    <w:rsid w:val="005471CC"/>
    <w:rsid w:val="00547F62"/>
    <w:rsid w:val="0055094D"/>
    <w:rsid w:val="00550B45"/>
    <w:rsid w:val="00550E67"/>
    <w:rsid w:val="00551745"/>
    <w:rsid w:val="00551A77"/>
    <w:rsid w:val="00551FFC"/>
    <w:rsid w:val="00553668"/>
    <w:rsid w:val="00553FA7"/>
    <w:rsid w:val="005546A3"/>
    <w:rsid w:val="00554D8A"/>
    <w:rsid w:val="005560E2"/>
    <w:rsid w:val="00556C12"/>
    <w:rsid w:val="005575E9"/>
    <w:rsid w:val="00557706"/>
    <w:rsid w:val="00557E67"/>
    <w:rsid w:val="005607A2"/>
    <w:rsid w:val="00561EAB"/>
    <w:rsid w:val="00562C31"/>
    <w:rsid w:val="00563197"/>
    <w:rsid w:val="005637EB"/>
    <w:rsid w:val="00563BFF"/>
    <w:rsid w:val="005646F7"/>
    <w:rsid w:val="005654FC"/>
    <w:rsid w:val="005658EA"/>
    <w:rsid w:val="00565A70"/>
    <w:rsid w:val="00565BB3"/>
    <w:rsid w:val="00565C33"/>
    <w:rsid w:val="005670D9"/>
    <w:rsid w:val="005679C1"/>
    <w:rsid w:val="00567B1E"/>
    <w:rsid w:val="00570609"/>
    <w:rsid w:val="00570E45"/>
    <w:rsid w:val="00571752"/>
    <w:rsid w:val="00571B4D"/>
    <w:rsid w:val="00572C84"/>
    <w:rsid w:val="00573F93"/>
    <w:rsid w:val="00574C8C"/>
    <w:rsid w:val="005751D4"/>
    <w:rsid w:val="00575C0C"/>
    <w:rsid w:val="00575D7B"/>
    <w:rsid w:val="00577EC0"/>
    <w:rsid w:val="00580FD9"/>
    <w:rsid w:val="00581802"/>
    <w:rsid w:val="00582FF1"/>
    <w:rsid w:val="0058332C"/>
    <w:rsid w:val="0058377F"/>
    <w:rsid w:val="00583FA3"/>
    <w:rsid w:val="00584127"/>
    <w:rsid w:val="005846FA"/>
    <w:rsid w:val="00585DE2"/>
    <w:rsid w:val="00586A0B"/>
    <w:rsid w:val="00587985"/>
    <w:rsid w:val="00587A39"/>
    <w:rsid w:val="00590A8B"/>
    <w:rsid w:val="00590B50"/>
    <w:rsid w:val="00591180"/>
    <w:rsid w:val="005914CD"/>
    <w:rsid w:val="005915A2"/>
    <w:rsid w:val="00592273"/>
    <w:rsid w:val="00592DFC"/>
    <w:rsid w:val="0059327E"/>
    <w:rsid w:val="00593801"/>
    <w:rsid w:val="005943CC"/>
    <w:rsid w:val="00594C6B"/>
    <w:rsid w:val="0059527C"/>
    <w:rsid w:val="00595B3B"/>
    <w:rsid w:val="00595E02"/>
    <w:rsid w:val="00596377"/>
    <w:rsid w:val="00596819"/>
    <w:rsid w:val="00596D51"/>
    <w:rsid w:val="00597979"/>
    <w:rsid w:val="00597C07"/>
    <w:rsid w:val="005A0000"/>
    <w:rsid w:val="005A000C"/>
    <w:rsid w:val="005A166C"/>
    <w:rsid w:val="005A1D43"/>
    <w:rsid w:val="005A2485"/>
    <w:rsid w:val="005A29B6"/>
    <w:rsid w:val="005A2F48"/>
    <w:rsid w:val="005A310D"/>
    <w:rsid w:val="005A3613"/>
    <w:rsid w:val="005A3E50"/>
    <w:rsid w:val="005A4B75"/>
    <w:rsid w:val="005A5281"/>
    <w:rsid w:val="005A530A"/>
    <w:rsid w:val="005A5C90"/>
    <w:rsid w:val="005A5E27"/>
    <w:rsid w:val="005A64E7"/>
    <w:rsid w:val="005A7390"/>
    <w:rsid w:val="005A7B34"/>
    <w:rsid w:val="005B040C"/>
    <w:rsid w:val="005B099E"/>
    <w:rsid w:val="005B1035"/>
    <w:rsid w:val="005B1139"/>
    <w:rsid w:val="005B13B8"/>
    <w:rsid w:val="005B183A"/>
    <w:rsid w:val="005B1F34"/>
    <w:rsid w:val="005B22D9"/>
    <w:rsid w:val="005B3E9E"/>
    <w:rsid w:val="005B407B"/>
    <w:rsid w:val="005B4647"/>
    <w:rsid w:val="005B4717"/>
    <w:rsid w:val="005B675C"/>
    <w:rsid w:val="005B7635"/>
    <w:rsid w:val="005B7694"/>
    <w:rsid w:val="005C0363"/>
    <w:rsid w:val="005C2016"/>
    <w:rsid w:val="005C275A"/>
    <w:rsid w:val="005C2FCF"/>
    <w:rsid w:val="005C3D43"/>
    <w:rsid w:val="005C48BB"/>
    <w:rsid w:val="005C4AD4"/>
    <w:rsid w:val="005C5D8A"/>
    <w:rsid w:val="005C5F73"/>
    <w:rsid w:val="005C6468"/>
    <w:rsid w:val="005C68EC"/>
    <w:rsid w:val="005C6E31"/>
    <w:rsid w:val="005C6FBF"/>
    <w:rsid w:val="005C796B"/>
    <w:rsid w:val="005C79DF"/>
    <w:rsid w:val="005D008C"/>
    <w:rsid w:val="005D0289"/>
    <w:rsid w:val="005D03A6"/>
    <w:rsid w:val="005D118F"/>
    <w:rsid w:val="005D149E"/>
    <w:rsid w:val="005D17A1"/>
    <w:rsid w:val="005D1836"/>
    <w:rsid w:val="005D24B5"/>
    <w:rsid w:val="005D2D23"/>
    <w:rsid w:val="005D3330"/>
    <w:rsid w:val="005D3998"/>
    <w:rsid w:val="005D4AF8"/>
    <w:rsid w:val="005D4B5D"/>
    <w:rsid w:val="005D5955"/>
    <w:rsid w:val="005D60F7"/>
    <w:rsid w:val="005D69D0"/>
    <w:rsid w:val="005D7109"/>
    <w:rsid w:val="005E01D0"/>
    <w:rsid w:val="005E0267"/>
    <w:rsid w:val="005E0722"/>
    <w:rsid w:val="005E092C"/>
    <w:rsid w:val="005E0EC3"/>
    <w:rsid w:val="005E156F"/>
    <w:rsid w:val="005E1CCD"/>
    <w:rsid w:val="005E227F"/>
    <w:rsid w:val="005E2C90"/>
    <w:rsid w:val="005E35A9"/>
    <w:rsid w:val="005E4157"/>
    <w:rsid w:val="005E5533"/>
    <w:rsid w:val="005E603E"/>
    <w:rsid w:val="005E60A1"/>
    <w:rsid w:val="005E65B1"/>
    <w:rsid w:val="005E7587"/>
    <w:rsid w:val="005F0107"/>
    <w:rsid w:val="005F0551"/>
    <w:rsid w:val="005F0DCF"/>
    <w:rsid w:val="005F0F5A"/>
    <w:rsid w:val="005F1E25"/>
    <w:rsid w:val="005F1F9E"/>
    <w:rsid w:val="005F23CC"/>
    <w:rsid w:val="005F2449"/>
    <w:rsid w:val="005F24A8"/>
    <w:rsid w:val="005F29E6"/>
    <w:rsid w:val="005F3379"/>
    <w:rsid w:val="005F3503"/>
    <w:rsid w:val="005F3FC7"/>
    <w:rsid w:val="005F4BE2"/>
    <w:rsid w:val="005F5267"/>
    <w:rsid w:val="005F53F8"/>
    <w:rsid w:val="005F54BB"/>
    <w:rsid w:val="005F5944"/>
    <w:rsid w:val="005F6B4F"/>
    <w:rsid w:val="005F748A"/>
    <w:rsid w:val="005F7536"/>
    <w:rsid w:val="005F760A"/>
    <w:rsid w:val="00600CA5"/>
    <w:rsid w:val="00600F11"/>
    <w:rsid w:val="00600F18"/>
    <w:rsid w:val="00600F7E"/>
    <w:rsid w:val="00601146"/>
    <w:rsid w:val="00601759"/>
    <w:rsid w:val="00601AE5"/>
    <w:rsid w:val="00602C4E"/>
    <w:rsid w:val="00602E2A"/>
    <w:rsid w:val="00602F74"/>
    <w:rsid w:val="00603E7C"/>
    <w:rsid w:val="006055B5"/>
    <w:rsid w:val="00605637"/>
    <w:rsid w:val="006056EF"/>
    <w:rsid w:val="00605955"/>
    <w:rsid w:val="00606F4E"/>
    <w:rsid w:val="006072F7"/>
    <w:rsid w:val="00610C19"/>
    <w:rsid w:val="00610F31"/>
    <w:rsid w:val="00611744"/>
    <w:rsid w:val="006126C5"/>
    <w:rsid w:val="00613D34"/>
    <w:rsid w:val="00614234"/>
    <w:rsid w:val="00614507"/>
    <w:rsid w:val="00614C41"/>
    <w:rsid w:val="0061519C"/>
    <w:rsid w:val="00615DED"/>
    <w:rsid w:val="00616E42"/>
    <w:rsid w:val="00617A4E"/>
    <w:rsid w:val="00620309"/>
    <w:rsid w:val="00620B83"/>
    <w:rsid w:val="0062135F"/>
    <w:rsid w:val="00621730"/>
    <w:rsid w:val="00621DAD"/>
    <w:rsid w:val="00622759"/>
    <w:rsid w:val="006229B3"/>
    <w:rsid w:val="00622BE7"/>
    <w:rsid w:val="006233F3"/>
    <w:rsid w:val="00625296"/>
    <w:rsid w:val="00626B0C"/>
    <w:rsid w:val="00626BA3"/>
    <w:rsid w:val="0062705C"/>
    <w:rsid w:val="00627200"/>
    <w:rsid w:val="0063110F"/>
    <w:rsid w:val="00631F96"/>
    <w:rsid w:val="006324F4"/>
    <w:rsid w:val="0063298D"/>
    <w:rsid w:val="00633064"/>
    <w:rsid w:val="006330AB"/>
    <w:rsid w:val="006335D1"/>
    <w:rsid w:val="00634A6A"/>
    <w:rsid w:val="00634E7B"/>
    <w:rsid w:val="006360C8"/>
    <w:rsid w:val="00637A49"/>
    <w:rsid w:val="00637F0F"/>
    <w:rsid w:val="0064033F"/>
    <w:rsid w:val="00640697"/>
    <w:rsid w:val="00643612"/>
    <w:rsid w:val="00644B4D"/>
    <w:rsid w:val="00644C28"/>
    <w:rsid w:val="0064504E"/>
    <w:rsid w:val="00645C17"/>
    <w:rsid w:val="00646694"/>
    <w:rsid w:val="00647145"/>
    <w:rsid w:val="006477EC"/>
    <w:rsid w:val="006501E4"/>
    <w:rsid w:val="006507DA"/>
    <w:rsid w:val="00650A6F"/>
    <w:rsid w:val="00651547"/>
    <w:rsid w:val="00651A02"/>
    <w:rsid w:val="00651FC1"/>
    <w:rsid w:val="006534EC"/>
    <w:rsid w:val="00653615"/>
    <w:rsid w:val="00653DCE"/>
    <w:rsid w:val="006551D3"/>
    <w:rsid w:val="006559DA"/>
    <w:rsid w:val="00656D5C"/>
    <w:rsid w:val="00656E6D"/>
    <w:rsid w:val="00657D7A"/>
    <w:rsid w:val="00660067"/>
    <w:rsid w:val="006607E2"/>
    <w:rsid w:val="00660FC8"/>
    <w:rsid w:val="00661492"/>
    <w:rsid w:val="00661677"/>
    <w:rsid w:val="006617B0"/>
    <w:rsid w:val="00661B27"/>
    <w:rsid w:val="00661F39"/>
    <w:rsid w:val="0066204A"/>
    <w:rsid w:val="0066227B"/>
    <w:rsid w:val="006638AA"/>
    <w:rsid w:val="00663E14"/>
    <w:rsid w:val="006643F6"/>
    <w:rsid w:val="006647FA"/>
    <w:rsid w:val="00664BB2"/>
    <w:rsid w:val="00664E42"/>
    <w:rsid w:val="00665C19"/>
    <w:rsid w:val="00666250"/>
    <w:rsid w:val="00666AFB"/>
    <w:rsid w:val="00666EAF"/>
    <w:rsid w:val="006701E0"/>
    <w:rsid w:val="00670427"/>
    <w:rsid w:val="0067136A"/>
    <w:rsid w:val="00671C14"/>
    <w:rsid w:val="006720F6"/>
    <w:rsid w:val="00672C46"/>
    <w:rsid w:val="006732E4"/>
    <w:rsid w:val="0067341E"/>
    <w:rsid w:val="006734A6"/>
    <w:rsid w:val="00673787"/>
    <w:rsid w:val="00673CEB"/>
    <w:rsid w:val="00674D25"/>
    <w:rsid w:val="00676F29"/>
    <w:rsid w:val="00677011"/>
    <w:rsid w:val="006777A8"/>
    <w:rsid w:val="00680539"/>
    <w:rsid w:val="00680605"/>
    <w:rsid w:val="0068176B"/>
    <w:rsid w:val="00681865"/>
    <w:rsid w:val="006825C8"/>
    <w:rsid w:val="00682A8C"/>
    <w:rsid w:val="00682D9A"/>
    <w:rsid w:val="0068392A"/>
    <w:rsid w:val="006839D4"/>
    <w:rsid w:val="00683A7D"/>
    <w:rsid w:val="0068478A"/>
    <w:rsid w:val="0068486B"/>
    <w:rsid w:val="0068539D"/>
    <w:rsid w:val="006853FB"/>
    <w:rsid w:val="006856B8"/>
    <w:rsid w:val="006857A8"/>
    <w:rsid w:val="00686B73"/>
    <w:rsid w:val="0068713B"/>
    <w:rsid w:val="00687FC9"/>
    <w:rsid w:val="00690234"/>
    <w:rsid w:val="00690E93"/>
    <w:rsid w:val="00690FF4"/>
    <w:rsid w:val="00691A7B"/>
    <w:rsid w:val="00691E1D"/>
    <w:rsid w:val="00691E87"/>
    <w:rsid w:val="006920F7"/>
    <w:rsid w:val="00693196"/>
    <w:rsid w:val="006933BD"/>
    <w:rsid w:val="006935C8"/>
    <w:rsid w:val="006941AA"/>
    <w:rsid w:val="00694915"/>
    <w:rsid w:val="00695439"/>
    <w:rsid w:val="006956BF"/>
    <w:rsid w:val="00696069"/>
    <w:rsid w:val="00697035"/>
    <w:rsid w:val="00697B13"/>
    <w:rsid w:val="00697DEC"/>
    <w:rsid w:val="006A0568"/>
    <w:rsid w:val="006A0819"/>
    <w:rsid w:val="006A0E4B"/>
    <w:rsid w:val="006A15B1"/>
    <w:rsid w:val="006A1759"/>
    <w:rsid w:val="006A24C0"/>
    <w:rsid w:val="006A2E87"/>
    <w:rsid w:val="006A31EA"/>
    <w:rsid w:val="006A3A4A"/>
    <w:rsid w:val="006A42E9"/>
    <w:rsid w:val="006A4357"/>
    <w:rsid w:val="006A490D"/>
    <w:rsid w:val="006A5087"/>
    <w:rsid w:val="006A525D"/>
    <w:rsid w:val="006A5CA3"/>
    <w:rsid w:val="006A7E3E"/>
    <w:rsid w:val="006A7FA0"/>
    <w:rsid w:val="006B028F"/>
    <w:rsid w:val="006B062B"/>
    <w:rsid w:val="006B0BCC"/>
    <w:rsid w:val="006B0C7F"/>
    <w:rsid w:val="006B0DC5"/>
    <w:rsid w:val="006B2269"/>
    <w:rsid w:val="006B2529"/>
    <w:rsid w:val="006B28E6"/>
    <w:rsid w:val="006B309D"/>
    <w:rsid w:val="006B377E"/>
    <w:rsid w:val="006B3814"/>
    <w:rsid w:val="006B3A31"/>
    <w:rsid w:val="006B3DB1"/>
    <w:rsid w:val="006B53F5"/>
    <w:rsid w:val="006B5C5E"/>
    <w:rsid w:val="006B5C6F"/>
    <w:rsid w:val="006B5CC9"/>
    <w:rsid w:val="006B630E"/>
    <w:rsid w:val="006B638D"/>
    <w:rsid w:val="006B645C"/>
    <w:rsid w:val="006B64E3"/>
    <w:rsid w:val="006B6AC1"/>
    <w:rsid w:val="006B7F24"/>
    <w:rsid w:val="006B7F4F"/>
    <w:rsid w:val="006C120E"/>
    <w:rsid w:val="006C2C3E"/>
    <w:rsid w:val="006C31A8"/>
    <w:rsid w:val="006C358D"/>
    <w:rsid w:val="006C3D12"/>
    <w:rsid w:val="006C3F66"/>
    <w:rsid w:val="006C3F8C"/>
    <w:rsid w:val="006C4598"/>
    <w:rsid w:val="006C47B0"/>
    <w:rsid w:val="006C4B1F"/>
    <w:rsid w:val="006C4E10"/>
    <w:rsid w:val="006C4FB9"/>
    <w:rsid w:val="006C5012"/>
    <w:rsid w:val="006C5577"/>
    <w:rsid w:val="006C5F33"/>
    <w:rsid w:val="006C5F4A"/>
    <w:rsid w:val="006C60FF"/>
    <w:rsid w:val="006C61FD"/>
    <w:rsid w:val="006C62C4"/>
    <w:rsid w:val="006C6CE7"/>
    <w:rsid w:val="006C732A"/>
    <w:rsid w:val="006D07B4"/>
    <w:rsid w:val="006D0AAC"/>
    <w:rsid w:val="006D0ED7"/>
    <w:rsid w:val="006D3240"/>
    <w:rsid w:val="006D4BF4"/>
    <w:rsid w:val="006D5136"/>
    <w:rsid w:val="006D566D"/>
    <w:rsid w:val="006D5689"/>
    <w:rsid w:val="006D5739"/>
    <w:rsid w:val="006D5CA8"/>
    <w:rsid w:val="006D7B9F"/>
    <w:rsid w:val="006D7DEF"/>
    <w:rsid w:val="006E0F00"/>
    <w:rsid w:val="006E1674"/>
    <w:rsid w:val="006E1E0D"/>
    <w:rsid w:val="006E30AC"/>
    <w:rsid w:val="006E35F7"/>
    <w:rsid w:val="006E3B2E"/>
    <w:rsid w:val="006E3D7A"/>
    <w:rsid w:val="006E4892"/>
    <w:rsid w:val="006E5AE2"/>
    <w:rsid w:val="006E65D2"/>
    <w:rsid w:val="006E67A9"/>
    <w:rsid w:val="006E6885"/>
    <w:rsid w:val="006E71F2"/>
    <w:rsid w:val="006F0CB0"/>
    <w:rsid w:val="006F14EC"/>
    <w:rsid w:val="006F167D"/>
    <w:rsid w:val="006F272F"/>
    <w:rsid w:val="006F2898"/>
    <w:rsid w:val="006F2B50"/>
    <w:rsid w:val="006F317F"/>
    <w:rsid w:val="006F379C"/>
    <w:rsid w:val="006F37DA"/>
    <w:rsid w:val="006F6A84"/>
    <w:rsid w:val="006F6FA1"/>
    <w:rsid w:val="00700B5C"/>
    <w:rsid w:val="00700BE7"/>
    <w:rsid w:val="00700D24"/>
    <w:rsid w:val="007018BE"/>
    <w:rsid w:val="007034B9"/>
    <w:rsid w:val="007035F2"/>
    <w:rsid w:val="00703AD2"/>
    <w:rsid w:val="00703EC6"/>
    <w:rsid w:val="00704CF4"/>
    <w:rsid w:val="00704F2D"/>
    <w:rsid w:val="0070522F"/>
    <w:rsid w:val="0070575F"/>
    <w:rsid w:val="00705EAE"/>
    <w:rsid w:val="00706043"/>
    <w:rsid w:val="007061A5"/>
    <w:rsid w:val="007067E2"/>
    <w:rsid w:val="00707B44"/>
    <w:rsid w:val="00707C50"/>
    <w:rsid w:val="00710166"/>
    <w:rsid w:val="00710C21"/>
    <w:rsid w:val="00710D38"/>
    <w:rsid w:val="00710EBF"/>
    <w:rsid w:val="00712206"/>
    <w:rsid w:val="007138B7"/>
    <w:rsid w:val="00714D7E"/>
    <w:rsid w:val="00715686"/>
    <w:rsid w:val="007157BA"/>
    <w:rsid w:val="007157F3"/>
    <w:rsid w:val="00715C4B"/>
    <w:rsid w:val="00715EAB"/>
    <w:rsid w:val="007163D4"/>
    <w:rsid w:val="00716C4B"/>
    <w:rsid w:val="00716F31"/>
    <w:rsid w:val="0071748A"/>
    <w:rsid w:val="007174A2"/>
    <w:rsid w:val="00717D05"/>
    <w:rsid w:val="007213F5"/>
    <w:rsid w:val="00722474"/>
    <w:rsid w:val="00722EA8"/>
    <w:rsid w:val="007230EE"/>
    <w:rsid w:val="00723877"/>
    <w:rsid w:val="00723E23"/>
    <w:rsid w:val="00723F4E"/>
    <w:rsid w:val="0072462F"/>
    <w:rsid w:val="007248BA"/>
    <w:rsid w:val="00724D70"/>
    <w:rsid w:val="007255DE"/>
    <w:rsid w:val="007258C7"/>
    <w:rsid w:val="00725F76"/>
    <w:rsid w:val="00726009"/>
    <w:rsid w:val="0072713C"/>
    <w:rsid w:val="00727216"/>
    <w:rsid w:val="007273D2"/>
    <w:rsid w:val="00727539"/>
    <w:rsid w:val="00727BCB"/>
    <w:rsid w:val="00731C1F"/>
    <w:rsid w:val="007321BC"/>
    <w:rsid w:val="007329F7"/>
    <w:rsid w:val="00732DAB"/>
    <w:rsid w:val="00733289"/>
    <w:rsid w:val="00733C46"/>
    <w:rsid w:val="00734924"/>
    <w:rsid w:val="00735668"/>
    <w:rsid w:val="00735BB9"/>
    <w:rsid w:val="00735C66"/>
    <w:rsid w:val="007367A8"/>
    <w:rsid w:val="00736AC3"/>
    <w:rsid w:val="00737EFC"/>
    <w:rsid w:val="00740281"/>
    <w:rsid w:val="007406B4"/>
    <w:rsid w:val="00741008"/>
    <w:rsid w:val="0074101B"/>
    <w:rsid w:val="007415C2"/>
    <w:rsid w:val="0074322C"/>
    <w:rsid w:val="00743297"/>
    <w:rsid w:val="00743A76"/>
    <w:rsid w:val="0074550C"/>
    <w:rsid w:val="0074654F"/>
    <w:rsid w:val="007466A5"/>
    <w:rsid w:val="00746A5A"/>
    <w:rsid w:val="00746E66"/>
    <w:rsid w:val="007473DE"/>
    <w:rsid w:val="00750196"/>
    <w:rsid w:val="007504A7"/>
    <w:rsid w:val="00750CB3"/>
    <w:rsid w:val="00752167"/>
    <w:rsid w:val="00752936"/>
    <w:rsid w:val="007535F3"/>
    <w:rsid w:val="007540B6"/>
    <w:rsid w:val="00754266"/>
    <w:rsid w:val="0075496B"/>
    <w:rsid w:val="00754F08"/>
    <w:rsid w:val="007551E4"/>
    <w:rsid w:val="007556E1"/>
    <w:rsid w:val="00755864"/>
    <w:rsid w:val="007565B9"/>
    <w:rsid w:val="00756A71"/>
    <w:rsid w:val="00756F13"/>
    <w:rsid w:val="007577D7"/>
    <w:rsid w:val="00760A6B"/>
    <w:rsid w:val="00760C19"/>
    <w:rsid w:val="00760D79"/>
    <w:rsid w:val="007611B0"/>
    <w:rsid w:val="0076150C"/>
    <w:rsid w:val="00761753"/>
    <w:rsid w:val="00761B18"/>
    <w:rsid w:val="00761B81"/>
    <w:rsid w:val="007622A5"/>
    <w:rsid w:val="007632A5"/>
    <w:rsid w:val="007643A2"/>
    <w:rsid w:val="0076452C"/>
    <w:rsid w:val="00764B7C"/>
    <w:rsid w:val="00765364"/>
    <w:rsid w:val="007654B6"/>
    <w:rsid w:val="00765535"/>
    <w:rsid w:val="00765D4C"/>
    <w:rsid w:val="00766F2B"/>
    <w:rsid w:val="00767241"/>
    <w:rsid w:val="0077066C"/>
    <w:rsid w:val="007706DF"/>
    <w:rsid w:val="00770738"/>
    <w:rsid w:val="00770B97"/>
    <w:rsid w:val="00771040"/>
    <w:rsid w:val="0077185F"/>
    <w:rsid w:val="0077253E"/>
    <w:rsid w:val="007738E6"/>
    <w:rsid w:val="00773F8A"/>
    <w:rsid w:val="007746E4"/>
    <w:rsid w:val="00774813"/>
    <w:rsid w:val="00775565"/>
    <w:rsid w:val="0077568B"/>
    <w:rsid w:val="00775CA7"/>
    <w:rsid w:val="0077624D"/>
    <w:rsid w:val="00776261"/>
    <w:rsid w:val="007765AE"/>
    <w:rsid w:val="00776AE7"/>
    <w:rsid w:val="00776D1F"/>
    <w:rsid w:val="00776DC2"/>
    <w:rsid w:val="007773B9"/>
    <w:rsid w:val="007775BE"/>
    <w:rsid w:val="00777895"/>
    <w:rsid w:val="0077798D"/>
    <w:rsid w:val="0078055E"/>
    <w:rsid w:val="00780D55"/>
    <w:rsid w:val="00782562"/>
    <w:rsid w:val="00782925"/>
    <w:rsid w:val="00782DAC"/>
    <w:rsid w:val="00782F9C"/>
    <w:rsid w:val="00783D0C"/>
    <w:rsid w:val="00784223"/>
    <w:rsid w:val="007847AC"/>
    <w:rsid w:val="00785068"/>
    <w:rsid w:val="00785CD4"/>
    <w:rsid w:val="00785DB1"/>
    <w:rsid w:val="00786109"/>
    <w:rsid w:val="00786F94"/>
    <w:rsid w:val="007873F6"/>
    <w:rsid w:val="007875A9"/>
    <w:rsid w:val="00787744"/>
    <w:rsid w:val="00791EA1"/>
    <w:rsid w:val="007928AD"/>
    <w:rsid w:val="00794FC2"/>
    <w:rsid w:val="0079505C"/>
    <w:rsid w:val="007953E8"/>
    <w:rsid w:val="00795864"/>
    <w:rsid w:val="00795BA6"/>
    <w:rsid w:val="00795E71"/>
    <w:rsid w:val="00796B49"/>
    <w:rsid w:val="00797BED"/>
    <w:rsid w:val="007A0314"/>
    <w:rsid w:val="007A09F8"/>
    <w:rsid w:val="007A1692"/>
    <w:rsid w:val="007A1839"/>
    <w:rsid w:val="007A1D2F"/>
    <w:rsid w:val="007A2425"/>
    <w:rsid w:val="007A2B09"/>
    <w:rsid w:val="007A41C4"/>
    <w:rsid w:val="007A49D2"/>
    <w:rsid w:val="007A529F"/>
    <w:rsid w:val="007A54EF"/>
    <w:rsid w:val="007A5DD8"/>
    <w:rsid w:val="007A61AF"/>
    <w:rsid w:val="007A68C8"/>
    <w:rsid w:val="007A6B83"/>
    <w:rsid w:val="007A6CD7"/>
    <w:rsid w:val="007A6EFE"/>
    <w:rsid w:val="007A735C"/>
    <w:rsid w:val="007A740C"/>
    <w:rsid w:val="007A750E"/>
    <w:rsid w:val="007A7872"/>
    <w:rsid w:val="007A7C25"/>
    <w:rsid w:val="007B0CDE"/>
    <w:rsid w:val="007B130A"/>
    <w:rsid w:val="007B1604"/>
    <w:rsid w:val="007B3137"/>
    <w:rsid w:val="007B3495"/>
    <w:rsid w:val="007B38A3"/>
    <w:rsid w:val="007B5F64"/>
    <w:rsid w:val="007B6439"/>
    <w:rsid w:val="007B643C"/>
    <w:rsid w:val="007B644A"/>
    <w:rsid w:val="007B647D"/>
    <w:rsid w:val="007B6BBB"/>
    <w:rsid w:val="007B6F00"/>
    <w:rsid w:val="007B777A"/>
    <w:rsid w:val="007B77ED"/>
    <w:rsid w:val="007B7D2D"/>
    <w:rsid w:val="007C051D"/>
    <w:rsid w:val="007C138A"/>
    <w:rsid w:val="007C150A"/>
    <w:rsid w:val="007C1BBD"/>
    <w:rsid w:val="007C1F26"/>
    <w:rsid w:val="007C20D6"/>
    <w:rsid w:val="007C25B4"/>
    <w:rsid w:val="007C3327"/>
    <w:rsid w:val="007C3E6F"/>
    <w:rsid w:val="007C3F2C"/>
    <w:rsid w:val="007C4E4A"/>
    <w:rsid w:val="007C5D5B"/>
    <w:rsid w:val="007C5E6B"/>
    <w:rsid w:val="007C5EA6"/>
    <w:rsid w:val="007C5F22"/>
    <w:rsid w:val="007C60BD"/>
    <w:rsid w:val="007C6767"/>
    <w:rsid w:val="007C6F84"/>
    <w:rsid w:val="007C7C02"/>
    <w:rsid w:val="007C7CCE"/>
    <w:rsid w:val="007D217B"/>
    <w:rsid w:val="007D2821"/>
    <w:rsid w:val="007D2B6F"/>
    <w:rsid w:val="007D2CEC"/>
    <w:rsid w:val="007D2FCC"/>
    <w:rsid w:val="007D3159"/>
    <w:rsid w:val="007D362E"/>
    <w:rsid w:val="007D3AAA"/>
    <w:rsid w:val="007D4CD8"/>
    <w:rsid w:val="007D540C"/>
    <w:rsid w:val="007D592C"/>
    <w:rsid w:val="007D6181"/>
    <w:rsid w:val="007D6333"/>
    <w:rsid w:val="007D7E91"/>
    <w:rsid w:val="007E0DA4"/>
    <w:rsid w:val="007E11BA"/>
    <w:rsid w:val="007E1423"/>
    <w:rsid w:val="007E20D2"/>
    <w:rsid w:val="007E28FF"/>
    <w:rsid w:val="007E311A"/>
    <w:rsid w:val="007E3C30"/>
    <w:rsid w:val="007E3DAA"/>
    <w:rsid w:val="007E3DBA"/>
    <w:rsid w:val="007E40A4"/>
    <w:rsid w:val="007E5000"/>
    <w:rsid w:val="007E5237"/>
    <w:rsid w:val="007E52F7"/>
    <w:rsid w:val="007E5757"/>
    <w:rsid w:val="007E58CF"/>
    <w:rsid w:val="007E5E6F"/>
    <w:rsid w:val="007E6E01"/>
    <w:rsid w:val="007E6FAD"/>
    <w:rsid w:val="007E707A"/>
    <w:rsid w:val="007E71D0"/>
    <w:rsid w:val="007E787B"/>
    <w:rsid w:val="007E7E52"/>
    <w:rsid w:val="007F0D96"/>
    <w:rsid w:val="007F0FA1"/>
    <w:rsid w:val="007F13C5"/>
    <w:rsid w:val="007F1868"/>
    <w:rsid w:val="007F1A26"/>
    <w:rsid w:val="007F1CAA"/>
    <w:rsid w:val="007F1E00"/>
    <w:rsid w:val="007F268A"/>
    <w:rsid w:val="007F2B2B"/>
    <w:rsid w:val="007F37C7"/>
    <w:rsid w:val="007F3A70"/>
    <w:rsid w:val="007F44A5"/>
    <w:rsid w:val="007F59FD"/>
    <w:rsid w:val="007F5EF7"/>
    <w:rsid w:val="007F6BD5"/>
    <w:rsid w:val="007F6C9E"/>
    <w:rsid w:val="007F75B9"/>
    <w:rsid w:val="0080085E"/>
    <w:rsid w:val="008011BB"/>
    <w:rsid w:val="008014CB"/>
    <w:rsid w:val="008025B1"/>
    <w:rsid w:val="008026FF"/>
    <w:rsid w:val="0080352A"/>
    <w:rsid w:val="00803562"/>
    <w:rsid w:val="00803AB0"/>
    <w:rsid w:val="008042FB"/>
    <w:rsid w:val="00804C2E"/>
    <w:rsid w:val="00805A1A"/>
    <w:rsid w:val="00806CE6"/>
    <w:rsid w:val="0080722F"/>
    <w:rsid w:val="00807B4D"/>
    <w:rsid w:val="00807E00"/>
    <w:rsid w:val="00807F3F"/>
    <w:rsid w:val="00810540"/>
    <w:rsid w:val="0081306E"/>
    <w:rsid w:val="008135A4"/>
    <w:rsid w:val="00813766"/>
    <w:rsid w:val="00813BE2"/>
    <w:rsid w:val="0081439A"/>
    <w:rsid w:val="00814665"/>
    <w:rsid w:val="00814820"/>
    <w:rsid w:val="00814A82"/>
    <w:rsid w:val="00814D43"/>
    <w:rsid w:val="00815310"/>
    <w:rsid w:val="00815C6B"/>
    <w:rsid w:val="008172CA"/>
    <w:rsid w:val="0082122A"/>
    <w:rsid w:val="008214AC"/>
    <w:rsid w:val="008215B4"/>
    <w:rsid w:val="008219CA"/>
    <w:rsid w:val="00823300"/>
    <w:rsid w:val="00824F5D"/>
    <w:rsid w:val="00824F62"/>
    <w:rsid w:val="00825D4D"/>
    <w:rsid w:val="00826707"/>
    <w:rsid w:val="00826CEC"/>
    <w:rsid w:val="008270D0"/>
    <w:rsid w:val="00827593"/>
    <w:rsid w:val="008276C6"/>
    <w:rsid w:val="008276F5"/>
    <w:rsid w:val="00827EC4"/>
    <w:rsid w:val="00827ED4"/>
    <w:rsid w:val="008303A2"/>
    <w:rsid w:val="008309BA"/>
    <w:rsid w:val="00830C26"/>
    <w:rsid w:val="008326F9"/>
    <w:rsid w:val="00832AA4"/>
    <w:rsid w:val="0083454F"/>
    <w:rsid w:val="00834673"/>
    <w:rsid w:val="00834E97"/>
    <w:rsid w:val="008353FF"/>
    <w:rsid w:val="00835DEA"/>
    <w:rsid w:val="0083683D"/>
    <w:rsid w:val="00836C42"/>
    <w:rsid w:val="00837029"/>
    <w:rsid w:val="00840E97"/>
    <w:rsid w:val="008419D3"/>
    <w:rsid w:val="00841AC8"/>
    <w:rsid w:val="00841C94"/>
    <w:rsid w:val="00841CA8"/>
    <w:rsid w:val="00841F7E"/>
    <w:rsid w:val="008421FB"/>
    <w:rsid w:val="00843769"/>
    <w:rsid w:val="0084435E"/>
    <w:rsid w:val="00844D5D"/>
    <w:rsid w:val="00845192"/>
    <w:rsid w:val="0084626D"/>
    <w:rsid w:val="00846925"/>
    <w:rsid w:val="008469DF"/>
    <w:rsid w:val="00847D34"/>
    <w:rsid w:val="008507FC"/>
    <w:rsid w:val="00850862"/>
    <w:rsid w:val="00850941"/>
    <w:rsid w:val="00851C50"/>
    <w:rsid w:val="00851F86"/>
    <w:rsid w:val="00852030"/>
    <w:rsid w:val="00852674"/>
    <w:rsid w:val="008526E6"/>
    <w:rsid w:val="00852E23"/>
    <w:rsid w:val="00852F4D"/>
    <w:rsid w:val="00853388"/>
    <w:rsid w:val="00853453"/>
    <w:rsid w:val="008541B3"/>
    <w:rsid w:val="00855243"/>
    <w:rsid w:val="00855553"/>
    <w:rsid w:val="00855EA7"/>
    <w:rsid w:val="008560FA"/>
    <w:rsid w:val="0085615C"/>
    <w:rsid w:val="0085635A"/>
    <w:rsid w:val="00857276"/>
    <w:rsid w:val="008573ED"/>
    <w:rsid w:val="00860080"/>
    <w:rsid w:val="008604E8"/>
    <w:rsid w:val="00860E75"/>
    <w:rsid w:val="00861607"/>
    <w:rsid w:val="00861990"/>
    <w:rsid w:val="00861AD2"/>
    <w:rsid w:val="00861D51"/>
    <w:rsid w:val="008622E5"/>
    <w:rsid w:val="00862382"/>
    <w:rsid w:val="0086296D"/>
    <w:rsid w:val="00863A0B"/>
    <w:rsid w:val="00863C28"/>
    <w:rsid w:val="00864B5A"/>
    <w:rsid w:val="00864C6C"/>
    <w:rsid w:val="00865028"/>
    <w:rsid w:val="008653D4"/>
    <w:rsid w:val="00865B9C"/>
    <w:rsid w:val="00865C3D"/>
    <w:rsid w:val="008668DF"/>
    <w:rsid w:val="008678BB"/>
    <w:rsid w:val="0087172F"/>
    <w:rsid w:val="008717D1"/>
    <w:rsid w:val="00871C3D"/>
    <w:rsid w:val="00872634"/>
    <w:rsid w:val="00872C2A"/>
    <w:rsid w:val="008731E4"/>
    <w:rsid w:val="00873A18"/>
    <w:rsid w:val="00873B0B"/>
    <w:rsid w:val="008755BD"/>
    <w:rsid w:val="008775D1"/>
    <w:rsid w:val="00880052"/>
    <w:rsid w:val="00880BD2"/>
    <w:rsid w:val="00880C5F"/>
    <w:rsid w:val="00881158"/>
    <w:rsid w:val="008814DA"/>
    <w:rsid w:val="0088166D"/>
    <w:rsid w:val="00881A1A"/>
    <w:rsid w:val="00881C46"/>
    <w:rsid w:val="00882ADB"/>
    <w:rsid w:val="00882D2C"/>
    <w:rsid w:val="008834B5"/>
    <w:rsid w:val="00883DD0"/>
    <w:rsid w:val="00883E70"/>
    <w:rsid w:val="0088444E"/>
    <w:rsid w:val="0088553E"/>
    <w:rsid w:val="008855A7"/>
    <w:rsid w:val="0088610B"/>
    <w:rsid w:val="00886757"/>
    <w:rsid w:val="00886A32"/>
    <w:rsid w:val="00886C4F"/>
    <w:rsid w:val="00886F41"/>
    <w:rsid w:val="0088778A"/>
    <w:rsid w:val="00887E16"/>
    <w:rsid w:val="00890024"/>
    <w:rsid w:val="00890B0B"/>
    <w:rsid w:val="008916FB"/>
    <w:rsid w:val="0089198A"/>
    <w:rsid w:val="00892D0F"/>
    <w:rsid w:val="00892DD1"/>
    <w:rsid w:val="008932A2"/>
    <w:rsid w:val="00893B41"/>
    <w:rsid w:val="00893E60"/>
    <w:rsid w:val="00894159"/>
    <w:rsid w:val="00895D2A"/>
    <w:rsid w:val="008961D3"/>
    <w:rsid w:val="00896629"/>
    <w:rsid w:val="0089677D"/>
    <w:rsid w:val="00896ECC"/>
    <w:rsid w:val="0089781B"/>
    <w:rsid w:val="00897A34"/>
    <w:rsid w:val="008A0B54"/>
    <w:rsid w:val="008A0D50"/>
    <w:rsid w:val="008A11ED"/>
    <w:rsid w:val="008A20B1"/>
    <w:rsid w:val="008A243A"/>
    <w:rsid w:val="008A2B82"/>
    <w:rsid w:val="008A3144"/>
    <w:rsid w:val="008A4807"/>
    <w:rsid w:val="008A4EC9"/>
    <w:rsid w:val="008A5575"/>
    <w:rsid w:val="008A594C"/>
    <w:rsid w:val="008A5F60"/>
    <w:rsid w:val="008A5F8F"/>
    <w:rsid w:val="008A5FE2"/>
    <w:rsid w:val="008A6249"/>
    <w:rsid w:val="008A76A2"/>
    <w:rsid w:val="008B1CEC"/>
    <w:rsid w:val="008B1D91"/>
    <w:rsid w:val="008B294D"/>
    <w:rsid w:val="008B29CE"/>
    <w:rsid w:val="008B31C5"/>
    <w:rsid w:val="008B339C"/>
    <w:rsid w:val="008B41C3"/>
    <w:rsid w:val="008B5541"/>
    <w:rsid w:val="008B6224"/>
    <w:rsid w:val="008B6A18"/>
    <w:rsid w:val="008B6BF1"/>
    <w:rsid w:val="008B7628"/>
    <w:rsid w:val="008B7E50"/>
    <w:rsid w:val="008C09EA"/>
    <w:rsid w:val="008C0A72"/>
    <w:rsid w:val="008C1314"/>
    <w:rsid w:val="008C1931"/>
    <w:rsid w:val="008C209A"/>
    <w:rsid w:val="008C2495"/>
    <w:rsid w:val="008C2B21"/>
    <w:rsid w:val="008C2F11"/>
    <w:rsid w:val="008C3C62"/>
    <w:rsid w:val="008C494F"/>
    <w:rsid w:val="008C4DEB"/>
    <w:rsid w:val="008C6211"/>
    <w:rsid w:val="008C7291"/>
    <w:rsid w:val="008C749F"/>
    <w:rsid w:val="008D0848"/>
    <w:rsid w:val="008D0AFF"/>
    <w:rsid w:val="008D1AAB"/>
    <w:rsid w:val="008D3170"/>
    <w:rsid w:val="008D336B"/>
    <w:rsid w:val="008D43EF"/>
    <w:rsid w:val="008D5AF7"/>
    <w:rsid w:val="008D5D96"/>
    <w:rsid w:val="008D6515"/>
    <w:rsid w:val="008D67AE"/>
    <w:rsid w:val="008D6C0F"/>
    <w:rsid w:val="008D6DD7"/>
    <w:rsid w:val="008D6E0F"/>
    <w:rsid w:val="008D6FA5"/>
    <w:rsid w:val="008D7442"/>
    <w:rsid w:val="008E010A"/>
    <w:rsid w:val="008E03C3"/>
    <w:rsid w:val="008E05B0"/>
    <w:rsid w:val="008E05C1"/>
    <w:rsid w:val="008E12CC"/>
    <w:rsid w:val="008E1446"/>
    <w:rsid w:val="008E2BCA"/>
    <w:rsid w:val="008E324C"/>
    <w:rsid w:val="008E3614"/>
    <w:rsid w:val="008E3C85"/>
    <w:rsid w:val="008E3C8F"/>
    <w:rsid w:val="008E482E"/>
    <w:rsid w:val="008E4C7D"/>
    <w:rsid w:val="008E4E16"/>
    <w:rsid w:val="008E5F14"/>
    <w:rsid w:val="008E68DD"/>
    <w:rsid w:val="008E750A"/>
    <w:rsid w:val="008F053C"/>
    <w:rsid w:val="008F0FDB"/>
    <w:rsid w:val="008F12F0"/>
    <w:rsid w:val="008F1A53"/>
    <w:rsid w:val="008F1E8E"/>
    <w:rsid w:val="008F2097"/>
    <w:rsid w:val="008F2233"/>
    <w:rsid w:val="008F22CF"/>
    <w:rsid w:val="008F27ED"/>
    <w:rsid w:val="008F34DF"/>
    <w:rsid w:val="008F35FB"/>
    <w:rsid w:val="008F4333"/>
    <w:rsid w:val="008F4972"/>
    <w:rsid w:val="008F4C1A"/>
    <w:rsid w:val="008F4EE9"/>
    <w:rsid w:val="008F589D"/>
    <w:rsid w:val="008F5A26"/>
    <w:rsid w:val="008F6858"/>
    <w:rsid w:val="008F68C9"/>
    <w:rsid w:val="008F6BD7"/>
    <w:rsid w:val="008F7A4E"/>
    <w:rsid w:val="008F7E6B"/>
    <w:rsid w:val="00900050"/>
    <w:rsid w:val="009000A8"/>
    <w:rsid w:val="00900307"/>
    <w:rsid w:val="00900E92"/>
    <w:rsid w:val="00901192"/>
    <w:rsid w:val="009018EF"/>
    <w:rsid w:val="0090294D"/>
    <w:rsid w:val="00902B3C"/>
    <w:rsid w:val="00902BD9"/>
    <w:rsid w:val="009035EB"/>
    <w:rsid w:val="00903B7A"/>
    <w:rsid w:val="0090461B"/>
    <w:rsid w:val="00904777"/>
    <w:rsid w:val="00904960"/>
    <w:rsid w:val="00904B5C"/>
    <w:rsid w:val="00905964"/>
    <w:rsid w:val="00905980"/>
    <w:rsid w:val="00905D80"/>
    <w:rsid w:val="009066AA"/>
    <w:rsid w:val="00906785"/>
    <w:rsid w:val="00907593"/>
    <w:rsid w:val="0090787C"/>
    <w:rsid w:val="00911CBD"/>
    <w:rsid w:val="00911DEC"/>
    <w:rsid w:val="009122A8"/>
    <w:rsid w:val="00912BE6"/>
    <w:rsid w:val="009132AE"/>
    <w:rsid w:val="00913480"/>
    <w:rsid w:val="009135A2"/>
    <w:rsid w:val="009143D2"/>
    <w:rsid w:val="0091454F"/>
    <w:rsid w:val="00914CC3"/>
    <w:rsid w:val="00914E63"/>
    <w:rsid w:val="00915BED"/>
    <w:rsid w:val="00915E0F"/>
    <w:rsid w:val="00915E31"/>
    <w:rsid w:val="00916C1F"/>
    <w:rsid w:val="00917DC6"/>
    <w:rsid w:val="0092036E"/>
    <w:rsid w:val="00920930"/>
    <w:rsid w:val="00920D69"/>
    <w:rsid w:val="00921014"/>
    <w:rsid w:val="00921D19"/>
    <w:rsid w:val="00921F0C"/>
    <w:rsid w:val="009221C0"/>
    <w:rsid w:val="00922F22"/>
    <w:rsid w:val="009236A9"/>
    <w:rsid w:val="0092395A"/>
    <w:rsid w:val="00923A91"/>
    <w:rsid w:val="00923C3A"/>
    <w:rsid w:val="00924173"/>
    <w:rsid w:val="009247C0"/>
    <w:rsid w:val="00924C6F"/>
    <w:rsid w:val="0092600C"/>
    <w:rsid w:val="009260BA"/>
    <w:rsid w:val="009263F6"/>
    <w:rsid w:val="00926713"/>
    <w:rsid w:val="00927161"/>
    <w:rsid w:val="00930C17"/>
    <w:rsid w:val="00930EAC"/>
    <w:rsid w:val="00930FDD"/>
    <w:rsid w:val="00932734"/>
    <w:rsid w:val="00933071"/>
    <w:rsid w:val="00934C63"/>
    <w:rsid w:val="00935800"/>
    <w:rsid w:val="00935A3C"/>
    <w:rsid w:val="009368F6"/>
    <w:rsid w:val="00936ABB"/>
    <w:rsid w:val="00937287"/>
    <w:rsid w:val="00937616"/>
    <w:rsid w:val="00937B4E"/>
    <w:rsid w:val="00937ECE"/>
    <w:rsid w:val="00940034"/>
    <w:rsid w:val="00941E41"/>
    <w:rsid w:val="0094244A"/>
    <w:rsid w:val="009424E2"/>
    <w:rsid w:val="009426C1"/>
    <w:rsid w:val="00942AE9"/>
    <w:rsid w:val="00943556"/>
    <w:rsid w:val="0094490C"/>
    <w:rsid w:val="009459D9"/>
    <w:rsid w:val="009468DA"/>
    <w:rsid w:val="00946A15"/>
    <w:rsid w:val="00946C9E"/>
    <w:rsid w:val="00947246"/>
    <w:rsid w:val="009474B0"/>
    <w:rsid w:val="00947C72"/>
    <w:rsid w:val="009504FE"/>
    <w:rsid w:val="0095057C"/>
    <w:rsid w:val="0095066F"/>
    <w:rsid w:val="0095090C"/>
    <w:rsid w:val="00951646"/>
    <w:rsid w:val="00952446"/>
    <w:rsid w:val="009529D4"/>
    <w:rsid w:val="00952B6F"/>
    <w:rsid w:val="00952CA8"/>
    <w:rsid w:val="00952DFB"/>
    <w:rsid w:val="00953310"/>
    <w:rsid w:val="009534B4"/>
    <w:rsid w:val="009535EE"/>
    <w:rsid w:val="0095367B"/>
    <w:rsid w:val="0095404C"/>
    <w:rsid w:val="009549BC"/>
    <w:rsid w:val="0095552C"/>
    <w:rsid w:val="0095650B"/>
    <w:rsid w:val="0095710B"/>
    <w:rsid w:val="00957342"/>
    <w:rsid w:val="00957385"/>
    <w:rsid w:val="009576E7"/>
    <w:rsid w:val="00957C98"/>
    <w:rsid w:val="00957F2C"/>
    <w:rsid w:val="00961168"/>
    <w:rsid w:val="009616FB"/>
    <w:rsid w:val="00962770"/>
    <w:rsid w:val="009639FF"/>
    <w:rsid w:val="00963BCB"/>
    <w:rsid w:val="00963CF4"/>
    <w:rsid w:val="0096413B"/>
    <w:rsid w:val="009642CF"/>
    <w:rsid w:val="009643BE"/>
    <w:rsid w:val="0096457A"/>
    <w:rsid w:val="00965548"/>
    <w:rsid w:val="009659E5"/>
    <w:rsid w:val="009660AD"/>
    <w:rsid w:val="0096719D"/>
    <w:rsid w:val="00967677"/>
    <w:rsid w:val="00967AD4"/>
    <w:rsid w:val="00967CD4"/>
    <w:rsid w:val="0097035B"/>
    <w:rsid w:val="0097039F"/>
    <w:rsid w:val="009706BA"/>
    <w:rsid w:val="009709CF"/>
    <w:rsid w:val="00970E35"/>
    <w:rsid w:val="00971237"/>
    <w:rsid w:val="00971773"/>
    <w:rsid w:val="00973247"/>
    <w:rsid w:val="009733AE"/>
    <w:rsid w:val="009737EF"/>
    <w:rsid w:val="00973F3D"/>
    <w:rsid w:val="0097590D"/>
    <w:rsid w:val="0097598B"/>
    <w:rsid w:val="00975B7B"/>
    <w:rsid w:val="00975EA2"/>
    <w:rsid w:val="00976CA6"/>
    <w:rsid w:val="00977CEC"/>
    <w:rsid w:val="00980494"/>
    <w:rsid w:val="00981334"/>
    <w:rsid w:val="00981714"/>
    <w:rsid w:val="00981889"/>
    <w:rsid w:val="009825FD"/>
    <w:rsid w:val="00982770"/>
    <w:rsid w:val="00983A61"/>
    <w:rsid w:val="0098403B"/>
    <w:rsid w:val="0098406F"/>
    <w:rsid w:val="00984A96"/>
    <w:rsid w:val="00985AA1"/>
    <w:rsid w:val="00986822"/>
    <w:rsid w:val="00986CD7"/>
    <w:rsid w:val="0098787C"/>
    <w:rsid w:val="009879C7"/>
    <w:rsid w:val="00987EE6"/>
    <w:rsid w:val="009906DB"/>
    <w:rsid w:val="0099122A"/>
    <w:rsid w:val="00991CAE"/>
    <w:rsid w:val="00991D14"/>
    <w:rsid w:val="00991DD6"/>
    <w:rsid w:val="00991F0A"/>
    <w:rsid w:val="009921AF"/>
    <w:rsid w:val="009928F7"/>
    <w:rsid w:val="00992BD3"/>
    <w:rsid w:val="00992C22"/>
    <w:rsid w:val="009939DD"/>
    <w:rsid w:val="0099409B"/>
    <w:rsid w:val="009947B8"/>
    <w:rsid w:val="0099496E"/>
    <w:rsid w:val="00994F89"/>
    <w:rsid w:val="00995EEC"/>
    <w:rsid w:val="00996085"/>
    <w:rsid w:val="0099654D"/>
    <w:rsid w:val="00997A93"/>
    <w:rsid w:val="009A0F74"/>
    <w:rsid w:val="009A1367"/>
    <w:rsid w:val="009A1543"/>
    <w:rsid w:val="009A1CBA"/>
    <w:rsid w:val="009A1F00"/>
    <w:rsid w:val="009A26FA"/>
    <w:rsid w:val="009A2AB3"/>
    <w:rsid w:val="009A2E34"/>
    <w:rsid w:val="009A2EC5"/>
    <w:rsid w:val="009A3641"/>
    <w:rsid w:val="009A39EF"/>
    <w:rsid w:val="009A4056"/>
    <w:rsid w:val="009A43BE"/>
    <w:rsid w:val="009A44C1"/>
    <w:rsid w:val="009A4648"/>
    <w:rsid w:val="009A6BC6"/>
    <w:rsid w:val="009A6E4B"/>
    <w:rsid w:val="009A75A7"/>
    <w:rsid w:val="009A7FA9"/>
    <w:rsid w:val="009B0692"/>
    <w:rsid w:val="009B0E75"/>
    <w:rsid w:val="009B159B"/>
    <w:rsid w:val="009B34F9"/>
    <w:rsid w:val="009B37F9"/>
    <w:rsid w:val="009B3A20"/>
    <w:rsid w:val="009B3C36"/>
    <w:rsid w:val="009B4133"/>
    <w:rsid w:val="009B4320"/>
    <w:rsid w:val="009B4386"/>
    <w:rsid w:val="009B5049"/>
    <w:rsid w:val="009B54B4"/>
    <w:rsid w:val="009B5686"/>
    <w:rsid w:val="009B606A"/>
    <w:rsid w:val="009B73C4"/>
    <w:rsid w:val="009B7614"/>
    <w:rsid w:val="009B7C47"/>
    <w:rsid w:val="009B7E38"/>
    <w:rsid w:val="009C0268"/>
    <w:rsid w:val="009C02D4"/>
    <w:rsid w:val="009C06F0"/>
    <w:rsid w:val="009C2CF5"/>
    <w:rsid w:val="009C3C68"/>
    <w:rsid w:val="009C45E4"/>
    <w:rsid w:val="009C4A37"/>
    <w:rsid w:val="009C4B18"/>
    <w:rsid w:val="009C542E"/>
    <w:rsid w:val="009C5904"/>
    <w:rsid w:val="009C5CE5"/>
    <w:rsid w:val="009C637C"/>
    <w:rsid w:val="009C63E1"/>
    <w:rsid w:val="009C7DC9"/>
    <w:rsid w:val="009C7ED6"/>
    <w:rsid w:val="009D00DB"/>
    <w:rsid w:val="009D021F"/>
    <w:rsid w:val="009D0930"/>
    <w:rsid w:val="009D2521"/>
    <w:rsid w:val="009D2BAB"/>
    <w:rsid w:val="009D2BB6"/>
    <w:rsid w:val="009D2D48"/>
    <w:rsid w:val="009D35CF"/>
    <w:rsid w:val="009D3D28"/>
    <w:rsid w:val="009D46DD"/>
    <w:rsid w:val="009D55D3"/>
    <w:rsid w:val="009D58F2"/>
    <w:rsid w:val="009D5B6F"/>
    <w:rsid w:val="009D5DFF"/>
    <w:rsid w:val="009D6648"/>
    <w:rsid w:val="009D6B0F"/>
    <w:rsid w:val="009D7169"/>
    <w:rsid w:val="009D721F"/>
    <w:rsid w:val="009E1890"/>
    <w:rsid w:val="009E207A"/>
    <w:rsid w:val="009E2390"/>
    <w:rsid w:val="009E23F4"/>
    <w:rsid w:val="009E2A0B"/>
    <w:rsid w:val="009E3363"/>
    <w:rsid w:val="009E3913"/>
    <w:rsid w:val="009E3DF3"/>
    <w:rsid w:val="009E41D2"/>
    <w:rsid w:val="009E4C4A"/>
    <w:rsid w:val="009E4EAC"/>
    <w:rsid w:val="009E6801"/>
    <w:rsid w:val="009E6B14"/>
    <w:rsid w:val="009E6C10"/>
    <w:rsid w:val="009E7124"/>
    <w:rsid w:val="009E71F1"/>
    <w:rsid w:val="009E768C"/>
    <w:rsid w:val="009E7869"/>
    <w:rsid w:val="009F03CA"/>
    <w:rsid w:val="009F0870"/>
    <w:rsid w:val="009F0FFB"/>
    <w:rsid w:val="009F1A99"/>
    <w:rsid w:val="009F21A2"/>
    <w:rsid w:val="009F2F49"/>
    <w:rsid w:val="009F3581"/>
    <w:rsid w:val="009F35B2"/>
    <w:rsid w:val="009F35E9"/>
    <w:rsid w:val="009F3C99"/>
    <w:rsid w:val="009F3CB6"/>
    <w:rsid w:val="009F4D8D"/>
    <w:rsid w:val="009F5248"/>
    <w:rsid w:val="009F572D"/>
    <w:rsid w:val="009F5A43"/>
    <w:rsid w:val="009F5ADD"/>
    <w:rsid w:val="009F5B15"/>
    <w:rsid w:val="009F5D03"/>
    <w:rsid w:val="009F6392"/>
    <w:rsid w:val="009F654F"/>
    <w:rsid w:val="009F65F3"/>
    <w:rsid w:val="009F733F"/>
    <w:rsid w:val="009F751F"/>
    <w:rsid w:val="009F75B0"/>
    <w:rsid w:val="00A01782"/>
    <w:rsid w:val="00A019BC"/>
    <w:rsid w:val="00A01E16"/>
    <w:rsid w:val="00A02A5C"/>
    <w:rsid w:val="00A02A93"/>
    <w:rsid w:val="00A04BF0"/>
    <w:rsid w:val="00A04C0C"/>
    <w:rsid w:val="00A05260"/>
    <w:rsid w:val="00A054A2"/>
    <w:rsid w:val="00A064C2"/>
    <w:rsid w:val="00A06FCF"/>
    <w:rsid w:val="00A07691"/>
    <w:rsid w:val="00A07721"/>
    <w:rsid w:val="00A07B0C"/>
    <w:rsid w:val="00A100D1"/>
    <w:rsid w:val="00A10685"/>
    <w:rsid w:val="00A109B2"/>
    <w:rsid w:val="00A116EE"/>
    <w:rsid w:val="00A11886"/>
    <w:rsid w:val="00A11952"/>
    <w:rsid w:val="00A1290A"/>
    <w:rsid w:val="00A12B66"/>
    <w:rsid w:val="00A13711"/>
    <w:rsid w:val="00A13F5E"/>
    <w:rsid w:val="00A148A2"/>
    <w:rsid w:val="00A149C5"/>
    <w:rsid w:val="00A150F3"/>
    <w:rsid w:val="00A15D67"/>
    <w:rsid w:val="00A1618E"/>
    <w:rsid w:val="00A16536"/>
    <w:rsid w:val="00A16BDB"/>
    <w:rsid w:val="00A17333"/>
    <w:rsid w:val="00A20015"/>
    <w:rsid w:val="00A209C7"/>
    <w:rsid w:val="00A20C41"/>
    <w:rsid w:val="00A21889"/>
    <w:rsid w:val="00A218D0"/>
    <w:rsid w:val="00A224D5"/>
    <w:rsid w:val="00A2261D"/>
    <w:rsid w:val="00A226DD"/>
    <w:rsid w:val="00A2364B"/>
    <w:rsid w:val="00A2432C"/>
    <w:rsid w:val="00A24532"/>
    <w:rsid w:val="00A249EE"/>
    <w:rsid w:val="00A253A2"/>
    <w:rsid w:val="00A254A6"/>
    <w:rsid w:val="00A25966"/>
    <w:rsid w:val="00A25F20"/>
    <w:rsid w:val="00A261CA"/>
    <w:rsid w:val="00A262F6"/>
    <w:rsid w:val="00A26706"/>
    <w:rsid w:val="00A2738D"/>
    <w:rsid w:val="00A2789C"/>
    <w:rsid w:val="00A278E0"/>
    <w:rsid w:val="00A27F20"/>
    <w:rsid w:val="00A303BC"/>
    <w:rsid w:val="00A307AD"/>
    <w:rsid w:val="00A3119F"/>
    <w:rsid w:val="00A314CE"/>
    <w:rsid w:val="00A31B18"/>
    <w:rsid w:val="00A31DB1"/>
    <w:rsid w:val="00A332E9"/>
    <w:rsid w:val="00A3418C"/>
    <w:rsid w:val="00A35C7B"/>
    <w:rsid w:val="00A3672B"/>
    <w:rsid w:val="00A36C60"/>
    <w:rsid w:val="00A371EA"/>
    <w:rsid w:val="00A40022"/>
    <w:rsid w:val="00A40D46"/>
    <w:rsid w:val="00A40D8E"/>
    <w:rsid w:val="00A40DE5"/>
    <w:rsid w:val="00A41861"/>
    <w:rsid w:val="00A42019"/>
    <w:rsid w:val="00A42BEA"/>
    <w:rsid w:val="00A430ED"/>
    <w:rsid w:val="00A43287"/>
    <w:rsid w:val="00A432A9"/>
    <w:rsid w:val="00A43A73"/>
    <w:rsid w:val="00A43C1F"/>
    <w:rsid w:val="00A447B7"/>
    <w:rsid w:val="00A448CD"/>
    <w:rsid w:val="00A44D45"/>
    <w:rsid w:val="00A453C8"/>
    <w:rsid w:val="00A45566"/>
    <w:rsid w:val="00A45598"/>
    <w:rsid w:val="00A45966"/>
    <w:rsid w:val="00A47CB7"/>
    <w:rsid w:val="00A501B5"/>
    <w:rsid w:val="00A50FD6"/>
    <w:rsid w:val="00A51B18"/>
    <w:rsid w:val="00A51FBC"/>
    <w:rsid w:val="00A5227F"/>
    <w:rsid w:val="00A52326"/>
    <w:rsid w:val="00A52A67"/>
    <w:rsid w:val="00A5351C"/>
    <w:rsid w:val="00A535F4"/>
    <w:rsid w:val="00A53604"/>
    <w:rsid w:val="00A54159"/>
    <w:rsid w:val="00A543CC"/>
    <w:rsid w:val="00A54734"/>
    <w:rsid w:val="00A56CC1"/>
    <w:rsid w:val="00A56FB1"/>
    <w:rsid w:val="00A576EA"/>
    <w:rsid w:val="00A60586"/>
    <w:rsid w:val="00A60956"/>
    <w:rsid w:val="00A60A20"/>
    <w:rsid w:val="00A62055"/>
    <w:rsid w:val="00A62268"/>
    <w:rsid w:val="00A628A3"/>
    <w:rsid w:val="00A63D03"/>
    <w:rsid w:val="00A64799"/>
    <w:rsid w:val="00A64CA7"/>
    <w:rsid w:val="00A6540A"/>
    <w:rsid w:val="00A65951"/>
    <w:rsid w:val="00A66119"/>
    <w:rsid w:val="00A66183"/>
    <w:rsid w:val="00A66222"/>
    <w:rsid w:val="00A66637"/>
    <w:rsid w:val="00A66AFD"/>
    <w:rsid w:val="00A67A73"/>
    <w:rsid w:val="00A707B4"/>
    <w:rsid w:val="00A70FC1"/>
    <w:rsid w:val="00A713EE"/>
    <w:rsid w:val="00A719BB"/>
    <w:rsid w:val="00A71ADB"/>
    <w:rsid w:val="00A71E93"/>
    <w:rsid w:val="00A72BF5"/>
    <w:rsid w:val="00A7455B"/>
    <w:rsid w:val="00A748F7"/>
    <w:rsid w:val="00A74A5A"/>
    <w:rsid w:val="00A74DF8"/>
    <w:rsid w:val="00A758D6"/>
    <w:rsid w:val="00A75E2B"/>
    <w:rsid w:val="00A763FC"/>
    <w:rsid w:val="00A76FB2"/>
    <w:rsid w:val="00A77D0C"/>
    <w:rsid w:val="00A811C6"/>
    <w:rsid w:val="00A8155E"/>
    <w:rsid w:val="00A81D74"/>
    <w:rsid w:val="00A8243A"/>
    <w:rsid w:val="00A83669"/>
    <w:rsid w:val="00A839AA"/>
    <w:rsid w:val="00A83B56"/>
    <w:rsid w:val="00A83F18"/>
    <w:rsid w:val="00A84586"/>
    <w:rsid w:val="00A84C26"/>
    <w:rsid w:val="00A84D68"/>
    <w:rsid w:val="00A84EA7"/>
    <w:rsid w:val="00A854A4"/>
    <w:rsid w:val="00A866F6"/>
    <w:rsid w:val="00A86CB7"/>
    <w:rsid w:val="00A87311"/>
    <w:rsid w:val="00A87514"/>
    <w:rsid w:val="00A87F1A"/>
    <w:rsid w:val="00A87F7F"/>
    <w:rsid w:val="00A9014E"/>
    <w:rsid w:val="00A90A53"/>
    <w:rsid w:val="00A90B76"/>
    <w:rsid w:val="00A913E2"/>
    <w:rsid w:val="00A91EE3"/>
    <w:rsid w:val="00A9284E"/>
    <w:rsid w:val="00A92D6E"/>
    <w:rsid w:val="00A932F3"/>
    <w:rsid w:val="00A9419E"/>
    <w:rsid w:val="00A948F3"/>
    <w:rsid w:val="00A95AD2"/>
    <w:rsid w:val="00A9681A"/>
    <w:rsid w:val="00A96826"/>
    <w:rsid w:val="00A968AD"/>
    <w:rsid w:val="00AA0572"/>
    <w:rsid w:val="00AA1085"/>
    <w:rsid w:val="00AA1672"/>
    <w:rsid w:val="00AA1EA7"/>
    <w:rsid w:val="00AA260F"/>
    <w:rsid w:val="00AA267A"/>
    <w:rsid w:val="00AA296F"/>
    <w:rsid w:val="00AA2EF7"/>
    <w:rsid w:val="00AA48F0"/>
    <w:rsid w:val="00AA4A0C"/>
    <w:rsid w:val="00AA5435"/>
    <w:rsid w:val="00AA5C67"/>
    <w:rsid w:val="00AA5FB8"/>
    <w:rsid w:val="00AA6816"/>
    <w:rsid w:val="00AA6B3C"/>
    <w:rsid w:val="00AA7102"/>
    <w:rsid w:val="00AA72B3"/>
    <w:rsid w:val="00AA76BE"/>
    <w:rsid w:val="00AA78FD"/>
    <w:rsid w:val="00AB0255"/>
    <w:rsid w:val="00AB027D"/>
    <w:rsid w:val="00AB063C"/>
    <w:rsid w:val="00AB0737"/>
    <w:rsid w:val="00AB0ABC"/>
    <w:rsid w:val="00AB173B"/>
    <w:rsid w:val="00AB1E18"/>
    <w:rsid w:val="00AB294F"/>
    <w:rsid w:val="00AB29A8"/>
    <w:rsid w:val="00AB2CAB"/>
    <w:rsid w:val="00AB2E4E"/>
    <w:rsid w:val="00AB3115"/>
    <w:rsid w:val="00AB355C"/>
    <w:rsid w:val="00AB35FA"/>
    <w:rsid w:val="00AB3D09"/>
    <w:rsid w:val="00AB471B"/>
    <w:rsid w:val="00AB4C50"/>
    <w:rsid w:val="00AB4E91"/>
    <w:rsid w:val="00AB6333"/>
    <w:rsid w:val="00AB64E9"/>
    <w:rsid w:val="00AB6B8D"/>
    <w:rsid w:val="00AB6BB9"/>
    <w:rsid w:val="00AB6D35"/>
    <w:rsid w:val="00AB6F9A"/>
    <w:rsid w:val="00AB7C0C"/>
    <w:rsid w:val="00AB7DEB"/>
    <w:rsid w:val="00AC049B"/>
    <w:rsid w:val="00AC089D"/>
    <w:rsid w:val="00AC0E03"/>
    <w:rsid w:val="00AC0E2C"/>
    <w:rsid w:val="00AC1DD2"/>
    <w:rsid w:val="00AC2BA5"/>
    <w:rsid w:val="00AC4FFE"/>
    <w:rsid w:val="00AC51AA"/>
    <w:rsid w:val="00AC52EA"/>
    <w:rsid w:val="00AC55B9"/>
    <w:rsid w:val="00AC5647"/>
    <w:rsid w:val="00AC5D38"/>
    <w:rsid w:val="00AC5EF1"/>
    <w:rsid w:val="00AC6B83"/>
    <w:rsid w:val="00AC6C64"/>
    <w:rsid w:val="00AC6E47"/>
    <w:rsid w:val="00AC73C4"/>
    <w:rsid w:val="00AD0BDF"/>
    <w:rsid w:val="00AD0D14"/>
    <w:rsid w:val="00AD1AC8"/>
    <w:rsid w:val="00AD26FB"/>
    <w:rsid w:val="00AD2CE3"/>
    <w:rsid w:val="00AD3156"/>
    <w:rsid w:val="00AD34CE"/>
    <w:rsid w:val="00AD39E7"/>
    <w:rsid w:val="00AD45E9"/>
    <w:rsid w:val="00AD45F5"/>
    <w:rsid w:val="00AD4780"/>
    <w:rsid w:val="00AD49C0"/>
    <w:rsid w:val="00AD49CD"/>
    <w:rsid w:val="00AD4C27"/>
    <w:rsid w:val="00AD5012"/>
    <w:rsid w:val="00AD5984"/>
    <w:rsid w:val="00AD6946"/>
    <w:rsid w:val="00AD7110"/>
    <w:rsid w:val="00AD7391"/>
    <w:rsid w:val="00AD7EAC"/>
    <w:rsid w:val="00AE0FC0"/>
    <w:rsid w:val="00AE18E2"/>
    <w:rsid w:val="00AE28C5"/>
    <w:rsid w:val="00AE2932"/>
    <w:rsid w:val="00AE2CBA"/>
    <w:rsid w:val="00AE3130"/>
    <w:rsid w:val="00AE3231"/>
    <w:rsid w:val="00AE3710"/>
    <w:rsid w:val="00AE3B1D"/>
    <w:rsid w:val="00AE3E4E"/>
    <w:rsid w:val="00AE47EE"/>
    <w:rsid w:val="00AE495E"/>
    <w:rsid w:val="00AE4BB2"/>
    <w:rsid w:val="00AE5275"/>
    <w:rsid w:val="00AE5815"/>
    <w:rsid w:val="00AE58A0"/>
    <w:rsid w:val="00AE6D18"/>
    <w:rsid w:val="00AE78F4"/>
    <w:rsid w:val="00AF014E"/>
    <w:rsid w:val="00AF04BE"/>
    <w:rsid w:val="00AF05B1"/>
    <w:rsid w:val="00AF0701"/>
    <w:rsid w:val="00AF17D9"/>
    <w:rsid w:val="00AF24BE"/>
    <w:rsid w:val="00AF2AD0"/>
    <w:rsid w:val="00AF3A51"/>
    <w:rsid w:val="00AF3DCA"/>
    <w:rsid w:val="00AF41D0"/>
    <w:rsid w:val="00AF6480"/>
    <w:rsid w:val="00AF6E22"/>
    <w:rsid w:val="00AF7717"/>
    <w:rsid w:val="00B00228"/>
    <w:rsid w:val="00B00A51"/>
    <w:rsid w:val="00B01D1E"/>
    <w:rsid w:val="00B02198"/>
    <w:rsid w:val="00B02CCE"/>
    <w:rsid w:val="00B02ECF"/>
    <w:rsid w:val="00B0324B"/>
    <w:rsid w:val="00B03298"/>
    <w:rsid w:val="00B0337D"/>
    <w:rsid w:val="00B03D4D"/>
    <w:rsid w:val="00B0433D"/>
    <w:rsid w:val="00B054F4"/>
    <w:rsid w:val="00B0553D"/>
    <w:rsid w:val="00B059B3"/>
    <w:rsid w:val="00B066A5"/>
    <w:rsid w:val="00B1008A"/>
    <w:rsid w:val="00B109CD"/>
    <w:rsid w:val="00B10E55"/>
    <w:rsid w:val="00B11430"/>
    <w:rsid w:val="00B11F1D"/>
    <w:rsid w:val="00B121A4"/>
    <w:rsid w:val="00B12866"/>
    <w:rsid w:val="00B128DC"/>
    <w:rsid w:val="00B12EFF"/>
    <w:rsid w:val="00B132EF"/>
    <w:rsid w:val="00B1407B"/>
    <w:rsid w:val="00B15063"/>
    <w:rsid w:val="00B1583F"/>
    <w:rsid w:val="00B16495"/>
    <w:rsid w:val="00B171D4"/>
    <w:rsid w:val="00B17F23"/>
    <w:rsid w:val="00B17FD4"/>
    <w:rsid w:val="00B20CDB"/>
    <w:rsid w:val="00B2168E"/>
    <w:rsid w:val="00B21F20"/>
    <w:rsid w:val="00B22136"/>
    <w:rsid w:val="00B22650"/>
    <w:rsid w:val="00B22694"/>
    <w:rsid w:val="00B22D0D"/>
    <w:rsid w:val="00B22DDD"/>
    <w:rsid w:val="00B24039"/>
    <w:rsid w:val="00B2501B"/>
    <w:rsid w:val="00B250EC"/>
    <w:rsid w:val="00B2628F"/>
    <w:rsid w:val="00B269BD"/>
    <w:rsid w:val="00B309C4"/>
    <w:rsid w:val="00B30D3E"/>
    <w:rsid w:val="00B310A6"/>
    <w:rsid w:val="00B3165E"/>
    <w:rsid w:val="00B32304"/>
    <w:rsid w:val="00B32A4D"/>
    <w:rsid w:val="00B334EC"/>
    <w:rsid w:val="00B33BED"/>
    <w:rsid w:val="00B35536"/>
    <w:rsid w:val="00B365CF"/>
    <w:rsid w:val="00B371BA"/>
    <w:rsid w:val="00B40453"/>
    <w:rsid w:val="00B40567"/>
    <w:rsid w:val="00B41635"/>
    <w:rsid w:val="00B41755"/>
    <w:rsid w:val="00B42022"/>
    <w:rsid w:val="00B42821"/>
    <w:rsid w:val="00B4339B"/>
    <w:rsid w:val="00B43BF7"/>
    <w:rsid w:val="00B43D3B"/>
    <w:rsid w:val="00B444F9"/>
    <w:rsid w:val="00B453EF"/>
    <w:rsid w:val="00B46AD3"/>
    <w:rsid w:val="00B46C2B"/>
    <w:rsid w:val="00B46FC8"/>
    <w:rsid w:val="00B47BB8"/>
    <w:rsid w:val="00B50BC6"/>
    <w:rsid w:val="00B51174"/>
    <w:rsid w:val="00B52E62"/>
    <w:rsid w:val="00B5372F"/>
    <w:rsid w:val="00B5384E"/>
    <w:rsid w:val="00B53ED1"/>
    <w:rsid w:val="00B542E3"/>
    <w:rsid w:val="00B553CF"/>
    <w:rsid w:val="00B55480"/>
    <w:rsid w:val="00B55706"/>
    <w:rsid w:val="00B5599D"/>
    <w:rsid w:val="00B57649"/>
    <w:rsid w:val="00B57DCE"/>
    <w:rsid w:val="00B57FEE"/>
    <w:rsid w:val="00B6082B"/>
    <w:rsid w:val="00B60BB4"/>
    <w:rsid w:val="00B61856"/>
    <w:rsid w:val="00B62913"/>
    <w:rsid w:val="00B62C8B"/>
    <w:rsid w:val="00B63FF8"/>
    <w:rsid w:val="00B64055"/>
    <w:rsid w:val="00B6439F"/>
    <w:rsid w:val="00B643A8"/>
    <w:rsid w:val="00B6453A"/>
    <w:rsid w:val="00B645E9"/>
    <w:rsid w:val="00B647D9"/>
    <w:rsid w:val="00B65143"/>
    <w:rsid w:val="00B65425"/>
    <w:rsid w:val="00B65A2F"/>
    <w:rsid w:val="00B6687C"/>
    <w:rsid w:val="00B66EFC"/>
    <w:rsid w:val="00B671CE"/>
    <w:rsid w:val="00B70A26"/>
    <w:rsid w:val="00B70AFF"/>
    <w:rsid w:val="00B712B3"/>
    <w:rsid w:val="00B71558"/>
    <w:rsid w:val="00B72117"/>
    <w:rsid w:val="00B7315F"/>
    <w:rsid w:val="00B747E8"/>
    <w:rsid w:val="00B74E1E"/>
    <w:rsid w:val="00B74E3A"/>
    <w:rsid w:val="00B75268"/>
    <w:rsid w:val="00B75D8A"/>
    <w:rsid w:val="00B765AD"/>
    <w:rsid w:val="00B76AC3"/>
    <w:rsid w:val="00B77309"/>
    <w:rsid w:val="00B774C8"/>
    <w:rsid w:val="00B77E5C"/>
    <w:rsid w:val="00B804B2"/>
    <w:rsid w:val="00B80FE6"/>
    <w:rsid w:val="00B81575"/>
    <w:rsid w:val="00B82422"/>
    <w:rsid w:val="00B8272F"/>
    <w:rsid w:val="00B83A36"/>
    <w:rsid w:val="00B83A4B"/>
    <w:rsid w:val="00B846A5"/>
    <w:rsid w:val="00B846F2"/>
    <w:rsid w:val="00B8488E"/>
    <w:rsid w:val="00B8575C"/>
    <w:rsid w:val="00B85CCB"/>
    <w:rsid w:val="00B85F1D"/>
    <w:rsid w:val="00B862BF"/>
    <w:rsid w:val="00B86330"/>
    <w:rsid w:val="00B8638A"/>
    <w:rsid w:val="00B875B6"/>
    <w:rsid w:val="00B87890"/>
    <w:rsid w:val="00B87AC5"/>
    <w:rsid w:val="00B90629"/>
    <w:rsid w:val="00B908DC"/>
    <w:rsid w:val="00B90BAF"/>
    <w:rsid w:val="00B90EC5"/>
    <w:rsid w:val="00B91882"/>
    <w:rsid w:val="00B91A76"/>
    <w:rsid w:val="00B91FEE"/>
    <w:rsid w:val="00B9210E"/>
    <w:rsid w:val="00B92752"/>
    <w:rsid w:val="00B92A55"/>
    <w:rsid w:val="00B92AB0"/>
    <w:rsid w:val="00B92B03"/>
    <w:rsid w:val="00B9324F"/>
    <w:rsid w:val="00B93CE4"/>
    <w:rsid w:val="00B93FF9"/>
    <w:rsid w:val="00B94671"/>
    <w:rsid w:val="00B94A74"/>
    <w:rsid w:val="00B95AD8"/>
    <w:rsid w:val="00B95ECD"/>
    <w:rsid w:val="00B9605F"/>
    <w:rsid w:val="00B96760"/>
    <w:rsid w:val="00B96F02"/>
    <w:rsid w:val="00B97770"/>
    <w:rsid w:val="00B97952"/>
    <w:rsid w:val="00B97D78"/>
    <w:rsid w:val="00B97DF0"/>
    <w:rsid w:val="00BA0264"/>
    <w:rsid w:val="00BA0500"/>
    <w:rsid w:val="00BA0BE2"/>
    <w:rsid w:val="00BA0CBE"/>
    <w:rsid w:val="00BA1274"/>
    <w:rsid w:val="00BA139A"/>
    <w:rsid w:val="00BA1C00"/>
    <w:rsid w:val="00BA2036"/>
    <w:rsid w:val="00BA2153"/>
    <w:rsid w:val="00BA27A7"/>
    <w:rsid w:val="00BA33EA"/>
    <w:rsid w:val="00BA410A"/>
    <w:rsid w:val="00BA4911"/>
    <w:rsid w:val="00BA5809"/>
    <w:rsid w:val="00BA5A94"/>
    <w:rsid w:val="00BA5F76"/>
    <w:rsid w:val="00BA61B2"/>
    <w:rsid w:val="00BA6622"/>
    <w:rsid w:val="00BA68C9"/>
    <w:rsid w:val="00BA6D21"/>
    <w:rsid w:val="00BA6FFD"/>
    <w:rsid w:val="00BA7A83"/>
    <w:rsid w:val="00BA7D0E"/>
    <w:rsid w:val="00BA7E4C"/>
    <w:rsid w:val="00BB0270"/>
    <w:rsid w:val="00BB0388"/>
    <w:rsid w:val="00BB10D3"/>
    <w:rsid w:val="00BB164C"/>
    <w:rsid w:val="00BB1D57"/>
    <w:rsid w:val="00BB21AA"/>
    <w:rsid w:val="00BB2E79"/>
    <w:rsid w:val="00BB416D"/>
    <w:rsid w:val="00BB44EB"/>
    <w:rsid w:val="00BB4DB8"/>
    <w:rsid w:val="00BB50D0"/>
    <w:rsid w:val="00BB5259"/>
    <w:rsid w:val="00BB56FE"/>
    <w:rsid w:val="00BB5F28"/>
    <w:rsid w:val="00BB62AF"/>
    <w:rsid w:val="00BB68EA"/>
    <w:rsid w:val="00BB69F0"/>
    <w:rsid w:val="00BC0493"/>
    <w:rsid w:val="00BC1D39"/>
    <w:rsid w:val="00BC2A1F"/>
    <w:rsid w:val="00BC2C16"/>
    <w:rsid w:val="00BC3286"/>
    <w:rsid w:val="00BC37D2"/>
    <w:rsid w:val="00BC382D"/>
    <w:rsid w:val="00BC49F8"/>
    <w:rsid w:val="00BC5B4C"/>
    <w:rsid w:val="00BC60A1"/>
    <w:rsid w:val="00BC6106"/>
    <w:rsid w:val="00BC6740"/>
    <w:rsid w:val="00BC7350"/>
    <w:rsid w:val="00BC79DA"/>
    <w:rsid w:val="00BD0BAC"/>
    <w:rsid w:val="00BD0E1F"/>
    <w:rsid w:val="00BD1E2F"/>
    <w:rsid w:val="00BD1E36"/>
    <w:rsid w:val="00BD244B"/>
    <w:rsid w:val="00BD3A11"/>
    <w:rsid w:val="00BD473D"/>
    <w:rsid w:val="00BD4EF6"/>
    <w:rsid w:val="00BD51ED"/>
    <w:rsid w:val="00BD588C"/>
    <w:rsid w:val="00BD67F4"/>
    <w:rsid w:val="00BD683B"/>
    <w:rsid w:val="00BE0234"/>
    <w:rsid w:val="00BE0337"/>
    <w:rsid w:val="00BE0955"/>
    <w:rsid w:val="00BE0F19"/>
    <w:rsid w:val="00BE2357"/>
    <w:rsid w:val="00BE24AC"/>
    <w:rsid w:val="00BE27DB"/>
    <w:rsid w:val="00BE2F8A"/>
    <w:rsid w:val="00BE3544"/>
    <w:rsid w:val="00BE39FB"/>
    <w:rsid w:val="00BE3A43"/>
    <w:rsid w:val="00BE453F"/>
    <w:rsid w:val="00BE4CD1"/>
    <w:rsid w:val="00BE4E0C"/>
    <w:rsid w:val="00BE5BEC"/>
    <w:rsid w:val="00BE605C"/>
    <w:rsid w:val="00BE6474"/>
    <w:rsid w:val="00BE74AD"/>
    <w:rsid w:val="00BE7AD1"/>
    <w:rsid w:val="00BE7D89"/>
    <w:rsid w:val="00BE7FBD"/>
    <w:rsid w:val="00BF0AA4"/>
    <w:rsid w:val="00BF0BE7"/>
    <w:rsid w:val="00BF2383"/>
    <w:rsid w:val="00BF2AC6"/>
    <w:rsid w:val="00BF2E28"/>
    <w:rsid w:val="00BF3746"/>
    <w:rsid w:val="00BF3F56"/>
    <w:rsid w:val="00BF45EA"/>
    <w:rsid w:val="00BF47D2"/>
    <w:rsid w:val="00BF4B71"/>
    <w:rsid w:val="00BF5A7A"/>
    <w:rsid w:val="00BF5CBB"/>
    <w:rsid w:val="00BF7480"/>
    <w:rsid w:val="00BF7BE0"/>
    <w:rsid w:val="00C00B98"/>
    <w:rsid w:val="00C0136E"/>
    <w:rsid w:val="00C0137E"/>
    <w:rsid w:val="00C01BD3"/>
    <w:rsid w:val="00C01FEC"/>
    <w:rsid w:val="00C02455"/>
    <w:rsid w:val="00C029EB"/>
    <w:rsid w:val="00C02A6A"/>
    <w:rsid w:val="00C03738"/>
    <w:rsid w:val="00C03979"/>
    <w:rsid w:val="00C03AA8"/>
    <w:rsid w:val="00C04C53"/>
    <w:rsid w:val="00C04FCE"/>
    <w:rsid w:val="00C059D5"/>
    <w:rsid w:val="00C06091"/>
    <w:rsid w:val="00C060F1"/>
    <w:rsid w:val="00C0660E"/>
    <w:rsid w:val="00C06858"/>
    <w:rsid w:val="00C06A63"/>
    <w:rsid w:val="00C06DC3"/>
    <w:rsid w:val="00C06F86"/>
    <w:rsid w:val="00C071A4"/>
    <w:rsid w:val="00C0725B"/>
    <w:rsid w:val="00C07ADF"/>
    <w:rsid w:val="00C10159"/>
    <w:rsid w:val="00C10232"/>
    <w:rsid w:val="00C1153C"/>
    <w:rsid w:val="00C1181F"/>
    <w:rsid w:val="00C118F5"/>
    <w:rsid w:val="00C11A29"/>
    <w:rsid w:val="00C11F8D"/>
    <w:rsid w:val="00C13619"/>
    <w:rsid w:val="00C13954"/>
    <w:rsid w:val="00C1401C"/>
    <w:rsid w:val="00C14E64"/>
    <w:rsid w:val="00C1651E"/>
    <w:rsid w:val="00C167B2"/>
    <w:rsid w:val="00C171E8"/>
    <w:rsid w:val="00C17CE0"/>
    <w:rsid w:val="00C17EF9"/>
    <w:rsid w:val="00C2047D"/>
    <w:rsid w:val="00C207EE"/>
    <w:rsid w:val="00C20853"/>
    <w:rsid w:val="00C20F7F"/>
    <w:rsid w:val="00C21566"/>
    <w:rsid w:val="00C22127"/>
    <w:rsid w:val="00C2370C"/>
    <w:rsid w:val="00C241E3"/>
    <w:rsid w:val="00C24A63"/>
    <w:rsid w:val="00C24B92"/>
    <w:rsid w:val="00C24E44"/>
    <w:rsid w:val="00C25558"/>
    <w:rsid w:val="00C25AF0"/>
    <w:rsid w:val="00C25B11"/>
    <w:rsid w:val="00C25EA7"/>
    <w:rsid w:val="00C26545"/>
    <w:rsid w:val="00C26A3A"/>
    <w:rsid w:val="00C3048D"/>
    <w:rsid w:val="00C30B0A"/>
    <w:rsid w:val="00C30DA5"/>
    <w:rsid w:val="00C31B73"/>
    <w:rsid w:val="00C31D77"/>
    <w:rsid w:val="00C32755"/>
    <w:rsid w:val="00C32797"/>
    <w:rsid w:val="00C3279D"/>
    <w:rsid w:val="00C32EBC"/>
    <w:rsid w:val="00C32F45"/>
    <w:rsid w:val="00C33879"/>
    <w:rsid w:val="00C342ED"/>
    <w:rsid w:val="00C3480B"/>
    <w:rsid w:val="00C35671"/>
    <w:rsid w:val="00C3658B"/>
    <w:rsid w:val="00C36C2C"/>
    <w:rsid w:val="00C36FA4"/>
    <w:rsid w:val="00C40BED"/>
    <w:rsid w:val="00C40CA0"/>
    <w:rsid w:val="00C41F35"/>
    <w:rsid w:val="00C42A8F"/>
    <w:rsid w:val="00C42DD4"/>
    <w:rsid w:val="00C43060"/>
    <w:rsid w:val="00C431BA"/>
    <w:rsid w:val="00C43EA0"/>
    <w:rsid w:val="00C46820"/>
    <w:rsid w:val="00C46F5A"/>
    <w:rsid w:val="00C50028"/>
    <w:rsid w:val="00C501AB"/>
    <w:rsid w:val="00C50427"/>
    <w:rsid w:val="00C51300"/>
    <w:rsid w:val="00C52389"/>
    <w:rsid w:val="00C52655"/>
    <w:rsid w:val="00C5362A"/>
    <w:rsid w:val="00C53863"/>
    <w:rsid w:val="00C53B56"/>
    <w:rsid w:val="00C553C9"/>
    <w:rsid w:val="00C557CF"/>
    <w:rsid w:val="00C55875"/>
    <w:rsid w:val="00C55BFA"/>
    <w:rsid w:val="00C56508"/>
    <w:rsid w:val="00C567E2"/>
    <w:rsid w:val="00C56FB1"/>
    <w:rsid w:val="00C5700B"/>
    <w:rsid w:val="00C5774A"/>
    <w:rsid w:val="00C57B64"/>
    <w:rsid w:val="00C57DF1"/>
    <w:rsid w:val="00C57E6C"/>
    <w:rsid w:val="00C57FF8"/>
    <w:rsid w:val="00C6015A"/>
    <w:rsid w:val="00C601EE"/>
    <w:rsid w:val="00C6024B"/>
    <w:rsid w:val="00C606C4"/>
    <w:rsid w:val="00C6090F"/>
    <w:rsid w:val="00C60E81"/>
    <w:rsid w:val="00C6137F"/>
    <w:rsid w:val="00C62574"/>
    <w:rsid w:val="00C63D2C"/>
    <w:rsid w:val="00C640D9"/>
    <w:rsid w:val="00C6505A"/>
    <w:rsid w:val="00C65402"/>
    <w:rsid w:val="00C66051"/>
    <w:rsid w:val="00C660BE"/>
    <w:rsid w:val="00C67126"/>
    <w:rsid w:val="00C67539"/>
    <w:rsid w:val="00C70015"/>
    <w:rsid w:val="00C70CD6"/>
    <w:rsid w:val="00C711F7"/>
    <w:rsid w:val="00C71664"/>
    <w:rsid w:val="00C7230E"/>
    <w:rsid w:val="00C72310"/>
    <w:rsid w:val="00C72944"/>
    <w:rsid w:val="00C729FC"/>
    <w:rsid w:val="00C735B1"/>
    <w:rsid w:val="00C73E36"/>
    <w:rsid w:val="00C73EE1"/>
    <w:rsid w:val="00C75DB9"/>
    <w:rsid w:val="00C762EE"/>
    <w:rsid w:val="00C76E7A"/>
    <w:rsid w:val="00C76F27"/>
    <w:rsid w:val="00C77C99"/>
    <w:rsid w:val="00C80257"/>
    <w:rsid w:val="00C804B0"/>
    <w:rsid w:val="00C80961"/>
    <w:rsid w:val="00C80F2B"/>
    <w:rsid w:val="00C81920"/>
    <w:rsid w:val="00C81A3A"/>
    <w:rsid w:val="00C81C3C"/>
    <w:rsid w:val="00C81FC4"/>
    <w:rsid w:val="00C828E4"/>
    <w:rsid w:val="00C83722"/>
    <w:rsid w:val="00C840FB"/>
    <w:rsid w:val="00C846CA"/>
    <w:rsid w:val="00C84799"/>
    <w:rsid w:val="00C84AF2"/>
    <w:rsid w:val="00C872C8"/>
    <w:rsid w:val="00C9028D"/>
    <w:rsid w:val="00C909CE"/>
    <w:rsid w:val="00C90EF0"/>
    <w:rsid w:val="00C91420"/>
    <w:rsid w:val="00C916AB"/>
    <w:rsid w:val="00C91ACA"/>
    <w:rsid w:val="00C9280B"/>
    <w:rsid w:val="00C9297C"/>
    <w:rsid w:val="00C92CF0"/>
    <w:rsid w:val="00C92FB1"/>
    <w:rsid w:val="00C931BB"/>
    <w:rsid w:val="00C939BB"/>
    <w:rsid w:val="00C945D6"/>
    <w:rsid w:val="00C94759"/>
    <w:rsid w:val="00C94AED"/>
    <w:rsid w:val="00C94E5F"/>
    <w:rsid w:val="00C95603"/>
    <w:rsid w:val="00C95633"/>
    <w:rsid w:val="00C95BCD"/>
    <w:rsid w:val="00C95BE1"/>
    <w:rsid w:val="00C964B0"/>
    <w:rsid w:val="00C972B4"/>
    <w:rsid w:val="00C9732B"/>
    <w:rsid w:val="00C97C75"/>
    <w:rsid w:val="00C97CB3"/>
    <w:rsid w:val="00C97D86"/>
    <w:rsid w:val="00CA11D1"/>
    <w:rsid w:val="00CA1384"/>
    <w:rsid w:val="00CA1989"/>
    <w:rsid w:val="00CA1BB0"/>
    <w:rsid w:val="00CA2C99"/>
    <w:rsid w:val="00CA459B"/>
    <w:rsid w:val="00CA481F"/>
    <w:rsid w:val="00CA50DB"/>
    <w:rsid w:val="00CA55E5"/>
    <w:rsid w:val="00CA7156"/>
    <w:rsid w:val="00CA7DFA"/>
    <w:rsid w:val="00CB01ED"/>
    <w:rsid w:val="00CB0EE6"/>
    <w:rsid w:val="00CB12DF"/>
    <w:rsid w:val="00CB3588"/>
    <w:rsid w:val="00CB387F"/>
    <w:rsid w:val="00CB4482"/>
    <w:rsid w:val="00CB546A"/>
    <w:rsid w:val="00CB560C"/>
    <w:rsid w:val="00CB6037"/>
    <w:rsid w:val="00CB6DE4"/>
    <w:rsid w:val="00CB71EB"/>
    <w:rsid w:val="00CB7F37"/>
    <w:rsid w:val="00CC03E6"/>
    <w:rsid w:val="00CC04B9"/>
    <w:rsid w:val="00CC051B"/>
    <w:rsid w:val="00CC085A"/>
    <w:rsid w:val="00CC0D13"/>
    <w:rsid w:val="00CC141F"/>
    <w:rsid w:val="00CC2559"/>
    <w:rsid w:val="00CC4CD2"/>
    <w:rsid w:val="00CC56A1"/>
    <w:rsid w:val="00CC6F36"/>
    <w:rsid w:val="00CC779C"/>
    <w:rsid w:val="00CC7E6E"/>
    <w:rsid w:val="00CD00CE"/>
    <w:rsid w:val="00CD0667"/>
    <w:rsid w:val="00CD0D9F"/>
    <w:rsid w:val="00CD1458"/>
    <w:rsid w:val="00CD14A5"/>
    <w:rsid w:val="00CD1AAF"/>
    <w:rsid w:val="00CD22AF"/>
    <w:rsid w:val="00CD22DF"/>
    <w:rsid w:val="00CD2EA3"/>
    <w:rsid w:val="00CD44AC"/>
    <w:rsid w:val="00CD46AF"/>
    <w:rsid w:val="00CD4B88"/>
    <w:rsid w:val="00CD52EE"/>
    <w:rsid w:val="00CD5BC0"/>
    <w:rsid w:val="00CD61AC"/>
    <w:rsid w:val="00CD6FCC"/>
    <w:rsid w:val="00CD729F"/>
    <w:rsid w:val="00CD75CB"/>
    <w:rsid w:val="00CE0B7D"/>
    <w:rsid w:val="00CE15CB"/>
    <w:rsid w:val="00CE1B65"/>
    <w:rsid w:val="00CE277C"/>
    <w:rsid w:val="00CE2AA6"/>
    <w:rsid w:val="00CE3CEF"/>
    <w:rsid w:val="00CE3E90"/>
    <w:rsid w:val="00CE4980"/>
    <w:rsid w:val="00CE520F"/>
    <w:rsid w:val="00CE5563"/>
    <w:rsid w:val="00CE5C26"/>
    <w:rsid w:val="00CE6060"/>
    <w:rsid w:val="00CE6190"/>
    <w:rsid w:val="00CE6E97"/>
    <w:rsid w:val="00CE7BF9"/>
    <w:rsid w:val="00CE7CE4"/>
    <w:rsid w:val="00CF1956"/>
    <w:rsid w:val="00CF1D7A"/>
    <w:rsid w:val="00CF4471"/>
    <w:rsid w:val="00CF46C4"/>
    <w:rsid w:val="00CF476D"/>
    <w:rsid w:val="00CF55B8"/>
    <w:rsid w:val="00CF5C9E"/>
    <w:rsid w:val="00CF5E03"/>
    <w:rsid w:val="00CF5F7D"/>
    <w:rsid w:val="00CF6D3D"/>
    <w:rsid w:val="00CF77F5"/>
    <w:rsid w:val="00CF7B23"/>
    <w:rsid w:val="00D005AC"/>
    <w:rsid w:val="00D01B2E"/>
    <w:rsid w:val="00D01C07"/>
    <w:rsid w:val="00D028FC"/>
    <w:rsid w:val="00D03342"/>
    <w:rsid w:val="00D03AD1"/>
    <w:rsid w:val="00D03F6E"/>
    <w:rsid w:val="00D048A3"/>
    <w:rsid w:val="00D0628B"/>
    <w:rsid w:val="00D063C5"/>
    <w:rsid w:val="00D064CC"/>
    <w:rsid w:val="00D071B7"/>
    <w:rsid w:val="00D0758A"/>
    <w:rsid w:val="00D07FD1"/>
    <w:rsid w:val="00D10030"/>
    <w:rsid w:val="00D10128"/>
    <w:rsid w:val="00D113A5"/>
    <w:rsid w:val="00D1182F"/>
    <w:rsid w:val="00D11B25"/>
    <w:rsid w:val="00D121C9"/>
    <w:rsid w:val="00D1374F"/>
    <w:rsid w:val="00D13780"/>
    <w:rsid w:val="00D1397E"/>
    <w:rsid w:val="00D13EA5"/>
    <w:rsid w:val="00D1470A"/>
    <w:rsid w:val="00D14909"/>
    <w:rsid w:val="00D15186"/>
    <w:rsid w:val="00D1559A"/>
    <w:rsid w:val="00D161C0"/>
    <w:rsid w:val="00D16216"/>
    <w:rsid w:val="00D16CE5"/>
    <w:rsid w:val="00D172C2"/>
    <w:rsid w:val="00D1761D"/>
    <w:rsid w:val="00D17B96"/>
    <w:rsid w:val="00D201F2"/>
    <w:rsid w:val="00D20CAC"/>
    <w:rsid w:val="00D20F62"/>
    <w:rsid w:val="00D21DB5"/>
    <w:rsid w:val="00D22BA6"/>
    <w:rsid w:val="00D22C39"/>
    <w:rsid w:val="00D22DC7"/>
    <w:rsid w:val="00D23659"/>
    <w:rsid w:val="00D250F9"/>
    <w:rsid w:val="00D2562D"/>
    <w:rsid w:val="00D25BFC"/>
    <w:rsid w:val="00D25C2B"/>
    <w:rsid w:val="00D25F93"/>
    <w:rsid w:val="00D26201"/>
    <w:rsid w:val="00D26D5A"/>
    <w:rsid w:val="00D26DE5"/>
    <w:rsid w:val="00D26F35"/>
    <w:rsid w:val="00D272FF"/>
    <w:rsid w:val="00D2730D"/>
    <w:rsid w:val="00D308A4"/>
    <w:rsid w:val="00D3143E"/>
    <w:rsid w:val="00D315BA"/>
    <w:rsid w:val="00D31646"/>
    <w:rsid w:val="00D3185B"/>
    <w:rsid w:val="00D31C99"/>
    <w:rsid w:val="00D336BC"/>
    <w:rsid w:val="00D339AD"/>
    <w:rsid w:val="00D34559"/>
    <w:rsid w:val="00D347C1"/>
    <w:rsid w:val="00D34DD8"/>
    <w:rsid w:val="00D35CD3"/>
    <w:rsid w:val="00D36099"/>
    <w:rsid w:val="00D3665F"/>
    <w:rsid w:val="00D3709B"/>
    <w:rsid w:val="00D37830"/>
    <w:rsid w:val="00D40554"/>
    <w:rsid w:val="00D4074F"/>
    <w:rsid w:val="00D40BA9"/>
    <w:rsid w:val="00D4193F"/>
    <w:rsid w:val="00D41A46"/>
    <w:rsid w:val="00D4225E"/>
    <w:rsid w:val="00D42601"/>
    <w:rsid w:val="00D427CA"/>
    <w:rsid w:val="00D42B9D"/>
    <w:rsid w:val="00D42CED"/>
    <w:rsid w:val="00D439AC"/>
    <w:rsid w:val="00D43B26"/>
    <w:rsid w:val="00D43B38"/>
    <w:rsid w:val="00D43B51"/>
    <w:rsid w:val="00D44154"/>
    <w:rsid w:val="00D4544A"/>
    <w:rsid w:val="00D45EB2"/>
    <w:rsid w:val="00D462C7"/>
    <w:rsid w:val="00D46EAC"/>
    <w:rsid w:val="00D471E4"/>
    <w:rsid w:val="00D4735F"/>
    <w:rsid w:val="00D47490"/>
    <w:rsid w:val="00D47667"/>
    <w:rsid w:val="00D47F4F"/>
    <w:rsid w:val="00D50453"/>
    <w:rsid w:val="00D50CF7"/>
    <w:rsid w:val="00D52567"/>
    <w:rsid w:val="00D52B37"/>
    <w:rsid w:val="00D53014"/>
    <w:rsid w:val="00D5370C"/>
    <w:rsid w:val="00D53F1F"/>
    <w:rsid w:val="00D543C5"/>
    <w:rsid w:val="00D545A8"/>
    <w:rsid w:val="00D55171"/>
    <w:rsid w:val="00D55519"/>
    <w:rsid w:val="00D56987"/>
    <w:rsid w:val="00D56D26"/>
    <w:rsid w:val="00D57387"/>
    <w:rsid w:val="00D57BD0"/>
    <w:rsid w:val="00D60052"/>
    <w:rsid w:val="00D611C2"/>
    <w:rsid w:val="00D616F6"/>
    <w:rsid w:val="00D61815"/>
    <w:rsid w:val="00D62201"/>
    <w:rsid w:val="00D62236"/>
    <w:rsid w:val="00D6268B"/>
    <w:rsid w:val="00D62710"/>
    <w:rsid w:val="00D628E4"/>
    <w:rsid w:val="00D634A5"/>
    <w:rsid w:val="00D63DD8"/>
    <w:rsid w:val="00D63E6D"/>
    <w:rsid w:val="00D640D7"/>
    <w:rsid w:val="00D643D7"/>
    <w:rsid w:val="00D65911"/>
    <w:rsid w:val="00D70B8D"/>
    <w:rsid w:val="00D70BF8"/>
    <w:rsid w:val="00D70F4F"/>
    <w:rsid w:val="00D71B3C"/>
    <w:rsid w:val="00D720D2"/>
    <w:rsid w:val="00D7287B"/>
    <w:rsid w:val="00D73588"/>
    <w:rsid w:val="00D74C06"/>
    <w:rsid w:val="00D74E4F"/>
    <w:rsid w:val="00D7556F"/>
    <w:rsid w:val="00D7575B"/>
    <w:rsid w:val="00D75878"/>
    <w:rsid w:val="00D75DDA"/>
    <w:rsid w:val="00D7640A"/>
    <w:rsid w:val="00D765B6"/>
    <w:rsid w:val="00D765E4"/>
    <w:rsid w:val="00D7668B"/>
    <w:rsid w:val="00D76DDA"/>
    <w:rsid w:val="00D77515"/>
    <w:rsid w:val="00D77604"/>
    <w:rsid w:val="00D77872"/>
    <w:rsid w:val="00D80595"/>
    <w:rsid w:val="00D808E2"/>
    <w:rsid w:val="00D80ABE"/>
    <w:rsid w:val="00D811B1"/>
    <w:rsid w:val="00D815C4"/>
    <w:rsid w:val="00D81BEE"/>
    <w:rsid w:val="00D82915"/>
    <w:rsid w:val="00D8293E"/>
    <w:rsid w:val="00D82A0C"/>
    <w:rsid w:val="00D82AFA"/>
    <w:rsid w:val="00D82CD9"/>
    <w:rsid w:val="00D83EA2"/>
    <w:rsid w:val="00D841C8"/>
    <w:rsid w:val="00D8563A"/>
    <w:rsid w:val="00D85743"/>
    <w:rsid w:val="00D8590F"/>
    <w:rsid w:val="00D8630E"/>
    <w:rsid w:val="00D8645F"/>
    <w:rsid w:val="00D86B04"/>
    <w:rsid w:val="00D86CFA"/>
    <w:rsid w:val="00D870E1"/>
    <w:rsid w:val="00D8782F"/>
    <w:rsid w:val="00D87A56"/>
    <w:rsid w:val="00D87FC7"/>
    <w:rsid w:val="00D9006F"/>
    <w:rsid w:val="00D903AA"/>
    <w:rsid w:val="00D9133B"/>
    <w:rsid w:val="00D91E14"/>
    <w:rsid w:val="00D926C8"/>
    <w:rsid w:val="00D94DA8"/>
    <w:rsid w:val="00D94EAA"/>
    <w:rsid w:val="00D94EFF"/>
    <w:rsid w:val="00D95E6D"/>
    <w:rsid w:val="00D95FC1"/>
    <w:rsid w:val="00D96679"/>
    <w:rsid w:val="00D96FDD"/>
    <w:rsid w:val="00D9716E"/>
    <w:rsid w:val="00D97245"/>
    <w:rsid w:val="00D97316"/>
    <w:rsid w:val="00D9784F"/>
    <w:rsid w:val="00DA08D2"/>
    <w:rsid w:val="00DA1428"/>
    <w:rsid w:val="00DA1EC6"/>
    <w:rsid w:val="00DA2352"/>
    <w:rsid w:val="00DA2C98"/>
    <w:rsid w:val="00DA3009"/>
    <w:rsid w:val="00DA3190"/>
    <w:rsid w:val="00DA377A"/>
    <w:rsid w:val="00DA413D"/>
    <w:rsid w:val="00DA531E"/>
    <w:rsid w:val="00DA56ED"/>
    <w:rsid w:val="00DA5BFE"/>
    <w:rsid w:val="00DA6459"/>
    <w:rsid w:val="00DA73B5"/>
    <w:rsid w:val="00DA7507"/>
    <w:rsid w:val="00DB0050"/>
    <w:rsid w:val="00DB0716"/>
    <w:rsid w:val="00DB24DF"/>
    <w:rsid w:val="00DB3EAB"/>
    <w:rsid w:val="00DB3F07"/>
    <w:rsid w:val="00DB46B0"/>
    <w:rsid w:val="00DB4A6B"/>
    <w:rsid w:val="00DB4FB6"/>
    <w:rsid w:val="00DB6871"/>
    <w:rsid w:val="00DB702C"/>
    <w:rsid w:val="00DB71FF"/>
    <w:rsid w:val="00DB7224"/>
    <w:rsid w:val="00DC1AC4"/>
    <w:rsid w:val="00DC1BF4"/>
    <w:rsid w:val="00DC1F95"/>
    <w:rsid w:val="00DC222F"/>
    <w:rsid w:val="00DC23EA"/>
    <w:rsid w:val="00DC3827"/>
    <w:rsid w:val="00DC3B80"/>
    <w:rsid w:val="00DC4307"/>
    <w:rsid w:val="00DC4ABB"/>
    <w:rsid w:val="00DC542D"/>
    <w:rsid w:val="00DC5B72"/>
    <w:rsid w:val="00DC5FFB"/>
    <w:rsid w:val="00DC6233"/>
    <w:rsid w:val="00DC68C8"/>
    <w:rsid w:val="00DC74FC"/>
    <w:rsid w:val="00DC7FC3"/>
    <w:rsid w:val="00DD02CA"/>
    <w:rsid w:val="00DD0702"/>
    <w:rsid w:val="00DD07B6"/>
    <w:rsid w:val="00DD10E1"/>
    <w:rsid w:val="00DD169A"/>
    <w:rsid w:val="00DD1D6D"/>
    <w:rsid w:val="00DD1D7A"/>
    <w:rsid w:val="00DD2B9E"/>
    <w:rsid w:val="00DD3046"/>
    <w:rsid w:val="00DD31E0"/>
    <w:rsid w:val="00DD559B"/>
    <w:rsid w:val="00DD5DDE"/>
    <w:rsid w:val="00DD66DA"/>
    <w:rsid w:val="00DD7876"/>
    <w:rsid w:val="00DD7891"/>
    <w:rsid w:val="00DD7BCC"/>
    <w:rsid w:val="00DD7D39"/>
    <w:rsid w:val="00DD7E06"/>
    <w:rsid w:val="00DE070F"/>
    <w:rsid w:val="00DE16D8"/>
    <w:rsid w:val="00DE204C"/>
    <w:rsid w:val="00DE229E"/>
    <w:rsid w:val="00DE2D48"/>
    <w:rsid w:val="00DE2E21"/>
    <w:rsid w:val="00DE390B"/>
    <w:rsid w:val="00DE3F00"/>
    <w:rsid w:val="00DE4001"/>
    <w:rsid w:val="00DE5A89"/>
    <w:rsid w:val="00DE5CF9"/>
    <w:rsid w:val="00DE6310"/>
    <w:rsid w:val="00DE6A7D"/>
    <w:rsid w:val="00DE6C3C"/>
    <w:rsid w:val="00DE7160"/>
    <w:rsid w:val="00DE7DD2"/>
    <w:rsid w:val="00DF0ECA"/>
    <w:rsid w:val="00DF1512"/>
    <w:rsid w:val="00DF2CE0"/>
    <w:rsid w:val="00DF3886"/>
    <w:rsid w:val="00DF3935"/>
    <w:rsid w:val="00DF3E3F"/>
    <w:rsid w:val="00DF403D"/>
    <w:rsid w:val="00DF4AC1"/>
    <w:rsid w:val="00DF593E"/>
    <w:rsid w:val="00DF67DE"/>
    <w:rsid w:val="00DF7514"/>
    <w:rsid w:val="00DF75CB"/>
    <w:rsid w:val="00DF771F"/>
    <w:rsid w:val="00E0063F"/>
    <w:rsid w:val="00E00EB6"/>
    <w:rsid w:val="00E029CB"/>
    <w:rsid w:val="00E034FC"/>
    <w:rsid w:val="00E04C87"/>
    <w:rsid w:val="00E053AC"/>
    <w:rsid w:val="00E07897"/>
    <w:rsid w:val="00E07D14"/>
    <w:rsid w:val="00E1028B"/>
    <w:rsid w:val="00E109FD"/>
    <w:rsid w:val="00E10DBE"/>
    <w:rsid w:val="00E11826"/>
    <w:rsid w:val="00E1272A"/>
    <w:rsid w:val="00E12B7D"/>
    <w:rsid w:val="00E12D6D"/>
    <w:rsid w:val="00E12DBA"/>
    <w:rsid w:val="00E13019"/>
    <w:rsid w:val="00E13297"/>
    <w:rsid w:val="00E1343E"/>
    <w:rsid w:val="00E148D5"/>
    <w:rsid w:val="00E1491B"/>
    <w:rsid w:val="00E153A7"/>
    <w:rsid w:val="00E15E01"/>
    <w:rsid w:val="00E163E4"/>
    <w:rsid w:val="00E17443"/>
    <w:rsid w:val="00E17C25"/>
    <w:rsid w:val="00E17E0E"/>
    <w:rsid w:val="00E17FFD"/>
    <w:rsid w:val="00E20954"/>
    <w:rsid w:val="00E209F6"/>
    <w:rsid w:val="00E20BC1"/>
    <w:rsid w:val="00E2144C"/>
    <w:rsid w:val="00E2170E"/>
    <w:rsid w:val="00E22C6C"/>
    <w:rsid w:val="00E22DB4"/>
    <w:rsid w:val="00E23143"/>
    <w:rsid w:val="00E23A5E"/>
    <w:rsid w:val="00E25113"/>
    <w:rsid w:val="00E25EDE"/>
    <w:rsid w:val="00E25F7B"/>
    <w:rsid w:val="00E2623A"/>
    <w:rsid w:val="00E262AD"/>
    <w:rsid w:val="00E26686"/>
    <w:rsid w:val="00E26832"/>
    <w:rsid w:val="00E26C9D"/>
    <w:rsid w:val="00E277D7"/>
    <w:rsid w:val="00E27B28"/>
    <w:rsid w:val="00E304F0"/>
    <w:rsid w:val="00E30F9C"/>
    <w:rsid w:val="00E31429"/>
    <w:rsid w:val="00E31A87"/>
    <w:rsid w:val="00E31D58"/>
    <w:rsid w:val="00E323A2"/>
    <w:rsid w:val="00E32B1E"/>
    <w:rsid w:val="00E32C7B"/>
    <w:rsid w:val="00E337D3"/>
    <w:rsid w:val="00E33C8D"/>
    <w:rsid w:val="00E345A5"/>
    <w:rsid w:val="00E34767"/>
    <w:rsid w:val="00E34782"/>
    <w:rsid w:val="00E35BE1"/>
    <w:rsid w:val="00E360CC"/>
    <w:rsid w:val="00E3664A"/>
    <w:rsid w:val="00E36725"/>
    <w:rsid w:val="00E36AFE"/>
    <w:rsid w:val="00E36D89"/>
    <w:rsid w:val="00E36DDC"/>
    <w:rsid w:val="00E36DFF"/>
    <w:rsid w:val="00E3773C"/>
    <w:rsid w:val="00E37C81"/>
    <w:rsid w:val="00E4110A"/>
    <w:rsid w:val="00E425FA"/>
    <w:rsid w:val="00E428E5"/>
    <w:rsid w:val="00E42E8F"/>
    <w:rsid w:val="00E4336E"/>
    <w:rsid w:val="00E4381D"/>
    <w:rsid w:val="00E43D7B"/>
    <w:rsid w:val="00E447B3"/>
    <w:rsid w:val="00E455B0"/>
    <w:rsid w:val="00E46185"/>
    <w:rsid w:val="00E4679B"/>
    <w:rsid w:val="00E470C5"/>
    <w:rsid w:val="00E47B86"/>
    <w:rsid w:val="00E47D55"/>
    <w:rsid w:val="00E50791"/>
    <w:rsid w:val="00E51204"/>
    <w:rsid w:val="00E51819"/>
    <w:rsid w:val="00E51A32"/>
    <w:rsid w:val="00E51A4D"/>
    <w:rsid w:val="00E51CEA"/>
    <w:rsid w:val="00E51EC5"/>
    <w:rsid w:val="00E52848"/>
    <w:rsid w:val="00E52921"/>
    <w:rsid w:val="00E52AA0"/>
    <w:rsid w:val="00E52EFF"/>
    <w:rsid w:val="00E5331E"/>
    <w:rsid w:val="00E53CB8"/>
    <w:rsid w:val="00E54249"/>
    <w:rsid w:val="00E5435C"/>
    <w:rsid w:val="00E547F4"/>
    <w:rsid w:val="00E54CF1"/>
    <w:rsid w:val="00E55009"/>
    <w:rsid w:val="00E56164"/>
    <w:rsid w:val="00E565B1"/>
    <w:rsid w:val="00E5754E"/>
    <w:rsid w:val="00E57E1A"/>
    <w:rsid w:val="00E600C0"/>
    <w:rsid w:val="00E6048F"/>
    <w:rsid w:val="00E61363"/>
    <w:rsid w:val="00E613FB"/>
    <w:rsid w:val="00E61591"/>
    <w:rsid w:val="00E61598"/>
    <w:rsid w:val="00E616A8"/>
    <w:rsid w:val="00E61A91"/>
    <w:rsid w:val="00E6259E"/>
    <w:rsid w:val="00E628E5"/>
    <w:rsid w:val="00E63446"/>
    <w:rsid w:val="00E63AEE"/>
    <w:rsid w:val="00E64255"/>
    <w:rsid w:val="00E64C7D"/>
    <w:rsid w:val="00E64CC4"/>
    <w:rsid w:val="00E64CCD"/>
    <w:rsid w:val="00E64F58"/>
    <w:rsid w:val="00E65359"/>
    <w:rsid w:val="00E6536F"/>
    <w:rsid w:val="00E653E0"/>
    <w:rsid w:val="00E65452"/>
    <w:rsid w:val="00E65F2A"/>
    <w:rsid w:val="00E663D2"/>
    <w:rsid w:val="00E675BA"/>
    <w:rsid w:val="00E677A2"/>
    <w:rsid w:val="00E6791D"/>
    <w:rsid w:val="00E7052C"/>
    <w:rsid w:val="00E70FCE"/>
    <w:rsid w:val="00E719F6"/>
    <w:rsid w:val="00E721E8"/>
    <w:rsid w:val="00E72579"/>
    <w:rsid w:val="00E73503"/>
    <w:rsid w:val="00E73AA7"/>
    <w:rsid w:val="00E74757"/>
    <w:rsid w:val="00E75114"/>
    <w:rsid w:val="00E75412"/>
    <w:rsid w:val="00E758BF"/>
    <w:rsid w:val="00E75E33"/>
    <w:rsid w:val="00E76DC2"/>
    <w:rsid w:val="00E7741A"/>
    <w:rsid w:val="00E77E2B"/>
    <w:rsid w:val="00E806DB"/>
    <w:rsid w:val="00E8099B"/>
    <w:rsid w:val="00E809CD"/>
    <w:rsid w:val="00E80E67"/>
    <w:rsid w:val="00E81231"/>
    <w:rsid w:val="00E82357"/>
    <w:rsid w:val="00E82431"/>
    <w:rsid w:val="00E82841"/>
    <w:rsid w:val="00E847DC"/>
    <w:rsid w:val="00E8641F"/>
    <w:rsid w:val="00E875C0"/>
    <w:rsid w:val="00E87B2F"/>
    <w:rsid w:val="00E90152"/>
    <w:rsid w:val="00E9048C"/>
    <w:rsid w:val="00E908D4"/>
    <w:rsid w:val="00E90E4A"/>
    <w:rsid w:val="00E91127"/>
    <w:rsid w:val="00E92BA9"/>
    <w:rsid w:val="00E92D1F"/>
    <w:rsid w:val="00E932E5"/>
    <w:rsid w:val="00E933EA"/>
    <w:rsid w:val="00E93E34"/>
    <w:rsid w:val="00E94457"/>
    <w:rsid w:val="00E94AE2"/>
    <w:rsid w:val="00E95122"/>
    <w:rsid w:val="00E95A1C"/>
    <w:rsid w:val="00E95C03"/>
    <w:rsid w:val="00E95D3A"/>
    <w:rsid w:val="00E960B3"/>
    <w:rsid w:val="00E96231"/>
    <w:rsid w:val="00E96311"/>
    <w:rsid w:val="00E9636F"/>
    <w:rsid w:val="00E96CAC"/>
    <w:rsid w:val="00E97461"/>
    <w:rsid w:val="00E97465"/>
    <w:rsid w:val="00E975FC"/>
    <w:rsid w:val="00E97A3A"/>
    <w:rsid w:val="00E97A81"/>
    <w:rsid w:val="00E97CE9"/>
    <w:rsid w:val="00EA0203"/>
    <w:rsid w:val="00EA0E22"/>
    <w:rsid w:val="00EA158B"/>
    <w:rsid w:val="00EA21E9"/>
    <w:rsid w:val="00EA2645"/>
    <w:rsid w:val="00EA27A4"/>
    <w:rsid w:val="00EA2A1D"/>
    <w:rsid w:val="00EA2EE0"/>
    <w:rsid w:val="00EA3250"/>
    <w:rsid w:val="00EA35BC"/>
    <w:rsid w:val="00EA433A"/>
    <w:rsid w:val="00EA4717"/>
    <w:rsid w:val="00EA4D2A"/>
    <w:rsid w:val="00EA4F52"/>
    <w:rsid w:val="00EA534F"/>
    <w:rsid w:val="00EA5539"/>
    <w:rsid w:val="00EA55E8"/>
    <w:rsid w:val="00EA57B0"/>
    <w:rsid w:val="00EA64F7"/>
    <w:rsid w:val="00EA6D52"/>
    <w:rsid w:val="00EA70A8"/>
    <w:rsid w:val="00EA7416"/>
    <w:rsid w:val="00EA7D33"/>
    <w:rsid w:val="00EB1CC7"/>
    <w:rsid w:val="00EB1DFC"/>
    <w:rsid w:val="00EB282D"/>
    <w:rsid w:val="00EB28B0"/>
    <w:rsid w:val="00EB2FA4"/>
    <w:rsid w:val="00EB34EC"/>
    <w:rsid w:val="00EB38A9"/>
    <w:rsid w:val="00EB46DA"/>
    <w:rsid w:val="00EB60C8"/>
    <w:rsid w:val="00EB646D"/>
    <w:rsid w:val="00EB6AE6"/>
    <w:rsid w:val="00EB7E9B"/>
    <w:rsid w:val="00EC01F7"/>
    <w:rsid w:val="00EC13EE"/>
    <w:rsid w:val="00EC1AFC"/>
    <w:rsid w:val="00EC1F61"/>
    <w:rsid w:val="00EC3462"/>
    <w:rsid w:val="00EC34F5"/>
    <w:rsid w:val="00EC3D36"/>
    <w:rsid w:val="00EC4F0C"/>
    <w:rsid w:val="00EC510E"/>
    <w:rsid w:val="00EC5241"/>
    <w:rsid w:val="00EC559C"/>
    <w:rsid w:val="00EC5959"/>
    <w:rsid w:val="00EC599E"/>
    <w:rsid w:val="00EC609E"/>
    <w:rsid w:val="00EC64A3"/>
    <w:rsid w:val="00EC7D44"/>
    <w:rsid w:val="00ED0129"/>
    <w:rsid w:val="00ED03D7"/>
    <w:rsid w:val="00ED0434"/>
    <w:rsid w:val="00ED0531"/>
    <w:rsid w:val="00ED2494"/>
    <w:rsid w:val="00ED2504"/>
    <w:rsid w:val="00ED3479"/>
    <w:rsid w:val="00ED3534"/>
    <w:rsid w:val="00ED372F"/>
    <w:rsid w:val="00ED4760"/>
    <w:rsid w:val="00ED4F3E"/>
    <w:rsid w:val="00ED4F52"/>
    <w:rsid w:val="00ED53C5"/>
    <w:rsid w:val="00ED5F62"/>
    <w:rsid w:val="00ED62E1"/>
    <w:rsid w:val="00ED65B0"/>
    <w:rsid w:val="00ED66E9"/>
    <w:rsid w:val="00ED6EA0"/>
    <w:rsid w:val="00ED735D"/>
    <w:rsid w:val="00EE1DE1"/>
    <w:rsid w:val="00EE2E62"/>
    <w:rsid w:val="00EE3402"/>
    <w:rsid w:val="00EE403A"/>
    <w:rsid w:val="00EE49E2"/>
    <w:rsid w:val="00EE4A94"/>
    <w:rsid w:val="00EE4B58"/>
    <w:rsid w:val="00EE5B52"/>
    <w:rsid w:val="00EE5D1D"/>
    <w:rsid w:val="00EE60DE"/>
    <w:rsid w:val="00EE6670"/>
    <w:rsid w:val="00EE696D"/>
    <w:rsid w:val="00EE791F"/>
    <w:rsid w:val="00EE7D83"/>
    <w:rsid w:val="00EF0786"/>
    <w:rsid w:val="00EF1318"/>
    <w:rsid w:val="00EF1890"/>
    <w:rsid w:val="00EF1C43"/>
    <w:rsid w:val="00EF2401"/>
    <w:rsid w:val="00EF351C"/>
    <w:rsid w:val="00EF3A55"/>
    <w:rsid w:val="00EF3D12"/>
    <w:rsid w:val="00EF3D87"/>
    <w:rsid w:val="00EF4401"/>
    <w:rsid w:val="00EF4556"/>
    <w:rsid w:val="00EF461E"/>
    <w:rsid w:val="00EF65BA"/>
    <w:rsid w:val="00EF6946"/>
    <w:rsid w:val="00EF74F9"/>
    <w:rsid w:val="00EF79A9"/>
    <w:rsid w:val="00F004AD"/>
    <w:rsid w:val="00F0092A"/>
    <w:rsid w:val="00F00B13"/>
    <w:rsid w:val="00F01A1D"/>
    <w:rsid w:val="00F0273F"/>
    <w:rsid w:val="00F02C6A"/>
    <w:rsid w:val="00F02E7F"/>
    <w:rsid w:val="00F0314D"/>
    <w:rsid w:val="00F03DA1"/>
    <w:rsid w:val="00F03F00"/>
    <w:rsid w:val="00F0452B"/>
    <w:rsid w:val="00F057BA"/>
    <w:rsid w:val="00F066A6"/>
    <w:rsid w:val="00F06FF7"/>
    <w:rsid w:val="00F07175"/>
    <w:rsid w:val="00F07592"/>
    <w:rsid w:val="00F107C0"/>
    <w:rsid w:val="00F10807"/>
    <w:rsid w:val="00F1139F"/>
    <w:rsid w:val="00F11922"/>
    <w:rsid w:val="00F11CED"/>
    <w:rsid w:val="00F1226B"/>
    <w:rsid w:val="00F1273F"/>
    <w:rsid w:val="00F133E1"/>
    <w:rsid w:val="00F134D7"/>
    <w:rsid w:val="00F137BF"/>
    <w:rsid w:val="00F15C29"/>
    <w:rsid w:val="00F16011"/>
    <w:rsid w:val="00F16685"/>
    <w:rsid w:val="00F16A10"/>
    <w:rsid w:val="00F170A4"/>
    <w:rsid w:val="00F17659"/>
    <w:rsid w:val="00F17A4B"/>
    <w:rsid w:val="00F17BAA"/>
    <w:rsid w:val="00F21938"/>
    <w:rsid w:val="00F222B7"/>
    <w:rsid w:val="00F22F72"/>
    <w:rsid w:val="00F238F9"/>
    <w:rsid w:val="00F23D80"/>
    <w:rsid w:val="00F24074"/>
    <w:rsid w:val="00F2543E"/>
    <w:rsid w:val="00F25B5E"/>
    <w:rsid w:val="00F25DCD"/>
    <w:rsid w:val="00F2602F"/>
    <w:rsid w:val="00F2633C"/>
    <w:rsid w:val="00F266C5"/>
    <w:rsid w:val="00F2728B"/>
    <w:rsid w:val="00F27702"/>
    <w:rsid w:val="00F30E67"/>
    <w:rsid w:val="00F320EF"/>
    <w:rsid w:val="00F32293"/>
    <w:rsid w:val="00F3231C"/>
    <w:rsid w:val="00F3334D"/>
    <w:rsid w:val="00F35C33"/>
    <w:rsid w:val="00F36105"/>
    <w:rsid w:val="00F3630D"/>
    <w:rsid w:val="00F36F18"/>
    <w:rsid w:val="00F37329"/>
    <w:rsid w:val="00F37BBD"/>
    <w:rsid w:val="00F37C55"/>
    <w:rsid w:val="00F40434"/>
    <w:rsid w:val="00F40928"/>
    <w:rsid w:val="00F41DE5"/>
    <w:rsid w:val="00F420D0"/>
    <w:rsid w:val="00F4210D"/>
    <w:rsid w:val="00F423BB"/>
    <w:rsid w:val="00F42B04"/>
    <w:rsid w:val="00F42CD6"/>
    <w:rsid w:val="00F433D4"/>
    <w:rsid w:val="00F43973"/>
    <w:rsid w:val="00F43BFF"/>
    <w:rsid w:val="00F43C08"/>
    <w:rsid w:val="00F44543"/>
    <w:rsid w:val="00F44636"/>
    <w:rsid w:val="00F44902"/>
    <w:rsid w:val="00F449FE"/>
    <w:rsid w:val="00F44CF3"/>
    <w:rsid w:val="00F451CA"/>
    <w:rsid w:val="00F452B2"/>
    <w:rsid w:val="00F45FA2"/>
    <w:rsid w:val="00F471F9"/>
    <w:rsid w:val="00F476DE"/>
    <w:rsid w:val="00F47AFE"/>
    <w:rsid w:val="00F50399"/>
    <w:rsid w:val="00F50F69"/>
    <w:rsid w:val="00F5209B"/>
    <w:rsid w:val="00F52852"/>
    <w:rsid w:val="00F52BB8"/>
    <w:rsid w:val="00F531ED"/>
    <w:rsid w:val="00F55B5C"/>
    <w:rsid w:val="00F5636D"/>
    <w:rsid w:val="00F5677E"/>
    <w:rsid w:val="00F567F3"/>
    <w:rsid w:val="00F56FC4"/>
    <w:rsid w:val="00F572F7"/>
    <w:rsid w:val="00F57E79"/>
    <w:rsid w:val="00F57EB8"/>
    <w:rsid w:val="00F61241"/>
    <w:rsid w:val="00F613E4"/>
    <w:rsid w:val="00F6168B"/>
    <w:rsid w:val="00F61C19"/>
    <w:rsid w:val="00F61C44"/>
    <w:rsid w:val="00F62854"/>
    <w:rsid w:val="00F6369D"/>
    <w:rsid w:val="00F636AC"/>
    <w:rsid w:val="00F638DA"/>
    <w:rsid w:val="00F63AB4"/>
    <w:rsid w:val="00F63ED2"/>
    <w:rsid w:val="00F643F1"/>
    <w:rsid w:val="00F64F6B"/>
    <w:rsid w:val="00F65396"/>
    <w:rsid w:val="00F659BE"/>
    <w:rsid w:val="00F65E9C"/>
    <w:rsid w:val="00F66859"/>
    <w:rsid w:val="00F66DDA"/>
    <w:rsid w:val="00F66F90"/>
    <w:rsid w:val="00F67134"/>
    <w:rsid w:val="00F676C0"/>
    <w:rsid w:val="00F67C3B"/>
    <w:rsid w:val="00F700C2"/>
    <w:rsid w:val="00F707DE"/>
    <w:rsid w:val="00F7085C"/>
    <w:rsid w:val="00F70BC6"/>
    <w:rsid w:val="00F70F41"/>
    <w:rsid w:val="00F71668"/>
    <w:rsid w:val="00F71825"/>
    <w:rsid w:val="00F71B55"/>
    <w:rsid w:val="00F71C27"/>
    <w:rsid w:val="00F71EB3"/>
    <w:rsid w:val="00F72EC1"/>
    <w:rsid w:val="00F73370"/>
    <w:rsid w:val="00F734EA"/>
    <w:rsid w:val="00F739AC"/>
    <w:rsid w:val="00F73ABA"/>
    <w:rsid w:val="00F7413D"/>
    <w:rsid w:val="00F74447"/>
    <w:rsid w:val="00F744AF"/>
    <w:rsid w:val="00F744E1"/>
    <w:rsid w:val="00F74AB0"/>
    <w:rsid w:val="00F74F1E"/>
    <w:rsid w:val="00F750A0"/>
    <w:rsid w:val="00F75814"/>
    <w:rsid w:val="00F7589A"/>
    <w:rsid w:val="00F7698E"/>
    <w:rsid w:val="00F769EA"/>
    <w:rsid w:val="00F772E6"/>
    <w:rsid w:val="00F77E39"/>
    <w:rsid w:val="00F803E7"/>
    <w:rsid w:val="00F809D3"/>
    <w:rsid w:val="00F80B9E"/>
    <w:rsid w:val="00F81E74"/>
    <w:rsid w:val="00F81FF2"/>
    <w:rsid w:val="00F839AD"/>
    <w:rsid w:val="00F839EF"/>
    <w:rsid w:val="00F8465A"/>
    <w:rsid w:val="00F847AD"/>
    <w:rsid w:val="00F854D3"/>
    <w:rsid w:val="00F85B45"/>
    <w:rsid w:val="00F86C0B"/>
    <w:rsid w:val="00F86ECD"/>
    <w:rsid w:val="00F878B0"/>
    <w:rsid w:val="00F87BCB"/>
    <w:rsid w:val="00F907E7"/>
    <w:rsid w:val="00F92BC5"/>
    <w:rsid w:val="00F92E8C"/>
    <w:rsid w:val="00F92FC4"/>
    <w:rsid w:val="00F93031"/>
    <w:rsid w:val="00F93480"/>
    <w:rsid w:val="00F93FEB"/>
    <w:rsid w:val="00F944C7"/>
    <w:rsid w:val="00F94EFC"/>
    <w:rsid w:val="00F955D4"/>
    <w:rsid w:val="00F96509"/>
    <w:rsid w:val="00F966CB"/>
    <w:rsid w:val="00F968D7"/>
    <w:rsid w:val="00F96C58"/>
    <w:rsid w:val="00F97226"/>
    <w:rsid w:val="00F97817"/>
    <w:rsid w:val="00F97DE5"/>
    <w:rsid w:val="00FA08D3"/>
    <w:rsid w:val="00FA0F61"/>
    <w:rsid w:val="00FA10B7"/>
    <w:rsid w:val="00FA17E8"/>
    <w:rsid w:val="00FA2E7D"/>
    <w:rsid w:val="00FA346E"/>
    <w:rsid w:val="00FA4A42"/>
    <w:rsid w:val="00FA5123"/>
    <w:rsid w:val="00FA585F"/>
    <w:rsid w:val="00FA5D1A"/>
    <w:rsid w:val="00FA60E7"/>
    <w:rsid w:val="00FA636D"/>
    <w:rsid w:val="00FA727D"/>
    <w:rsid w:val="00FA79BD"/>
    <w:rsid w:val="00FA7E4F"/>
    <w:rsid w:val="00FB075B"/>
    <w:rsid w:val="00FB1D6C"/>
    <w:rsid w:val="00FB2792"/>
    <w:rsid w:val="00FB2C80"/>
    <w:rsid w:val="00FB303F"/>
    <w:rsid w:val="00FB31E6"/>
    <w:rsid w:val="00FB454D"/>
    <w:rsid w:val="00FB4AB0"/>
    <w:rsid w:val="00FB4C4E"/>
    <w:rsid w:val="00FB53B2"/>
    <w:rsid w:val="00FB6273"/>
    <w:rsid w:val="00FB67AC"/>
    <w:rsid w:val="00FB6E3A"/>
    <w:rsid w:val="00FB7EC7"/>
    <w:rsid w:val="00FC028F"/>
    <w:rsid w:val="00FC04CD"/>
    <w:rsid w:val="00FC07AF"/>
    <w:rsid w:val="00FC07EF"/>
    <w:rsid w:val="00FC0DA9"/>
    <w:rsid w:val="00FC0F8F"/>
    <w:rsid w:val="00FC14D6"/>
    <w:rsid w:val="00FC24E9"/>
    <w:rsid w:val="00FC25DB"/>
    <w:rsid w:val="00FC25E2"/>
    <w:rsid w:val="00FC33EF"/>
    <w:rsid w:val="00FC38E5"/>
    <w:rsid w:val="00FC3AD3"/>
    <w:rsid w:val="00FC4553"/>
    <w:rsid w:val="00FC4DA3"/>
    <w:rsid w:val="00FC52E9"/>
    <w:rsid w:val="00FC5578"/>
    <w:rsid w:val="00FC589F"/>
    <w:rsid w:val="00FC5E7B"/>
    <w:rsid w:val="00FC6220"/>
    <w:rsid w:val="00FC6365"/>
    <w:rsid w:val="00FC6B1B"/>
    <w:rsid w:val="00FC74F8"/>
    <w:rsid w:val="00FC7A11"/>
    <w:rsid w:val="00FC7C0A"/>
    <w:rsid w:val="00FD0434"/>
    <w:rsid w:val="00FD12E9"/>
    <w:rsid w:val="00FD15D9"/>
    <w:rsid w:val="00FD1864"/>
    <w:rsid w:val="00FD285C"/>
    <w:rsid w:val="00FD3358"/>
    <w:rsid w:val="00FD3887"/>
    <w:rsid w:val="00FD3914"/>
    <w:rsid w:val="00FD397C"/>
    <w:rsid w:val="00FD53BE"/>
    <w:rsid w:val="00FD5544"/>
    <w:rsid w:val="00FD599C"/>
    <w:rsid w:val="00FD5F63"/>
    <w:rsid w:val="00FD6101"/>
    <w:rsid w:val="00FD6A03"/>
    <w:rsid w:val="00FD6AAE"/>
    <w:rsid w:val="00FD7399"/>
    <w:rsid w:val="00FE0699"/>
    <w:rsid w:val="00FE0AE7"/>
    <w:rsid w:val="00FE1579"/>
    <w:rsid w:val="00FE1594"/>
    <w:rsid w:val="00FE2181"/>
    <w:rsid w:val="00FE2534"/>
    <w:rsid w:val="00FE27B9"/>
    <w:rsid w:val="00FE29FF"/>
    <w:rsid w:val="00FE2BF4"/>
    <w:rsid w:val="00FE2FD0"/>
    <w:rsid w:val="00FE3AF1"/>
    <w:rsid w:val="00FE3C7D"/>
    <w:rsid w:val="00FE4585"/>
    <w:rsid w:val="00FE4B6A"/>
    <w:rsid w:val="00FE4D8C"/>
    <w:rsid w:val="00FE4DCC"/>
    <w:rsid w:val="00FE512B"/>
    <w:rsid w:val="00FE5720"/>
    <w:rsid w:val="00FE57C5"/>
    <w:rsid w:val="00FE58BC"/>
    <w:rsid w:val="00FE5922"/>
    <w:rsid w:val="00FE5969"/>
    <w:rsid w:val="00FE5EB8"/>
    <w:rsid w:val="00FE6200"/>
    <w:rsid w:val="00FE68B8"/>
    <w:rsid w:val="00FE6DAC"/>
    <w:rsid w:val="00FE6E67"/>
    <w:rsid w:val="00FE6F79"/>
    <w:rsid w:val="00FF01E1"/>
    <w:rsid w:val="00FF0421"/>
    <w:rsid w:val="00FF0509"/>
    <w:rsid w:val="00FF0A41"/>
    <w:rsid w:val="00FF26C2"/>
    <w:rsid w:val="00FF2861"/>
    <w:rsid w:val="00FF2B09"/>
    <w:rsid w:val="00FF30A9"/>
    <w:rsid w:val="00FF3C95"/>
    <w:rsid w:val="00FF3F80"/>
    <w:rsid w:val="00FF43CC"/>
    <w:rsid w:val="00FF4537"/>
    <w:rsid w:val="00FF4725"/>
    <w:rsid w:val="00FF4807"/>
    <w:rsid w:val="00FF49C8"/>
    <w:rsid w:val="00FF4A90"/>
    <w:rsid w:val="00FF5067"/>
    <w:rsid w:val="00FF552D"/>
    <w:rsid w:val="00FF5FFE"/>
    <w:rsid w:val="00FF6D45"/>
    <w:rsid w:val="00FF7B21"/>
    <w:rsid w:val="00FF7C0A"/>
    <w:rsid w:val="0775A6E6"/>
    <w:rsid w:val="1EB732F1"/>
    <w:rsid w:val="20210DA2"/>
    <w:rsid w:val="25C431F8"/>
    <w:rsid w:val="32559A98"/>
    <w:rsid w:val="36F02702"/>
    <w:rsid w:val="44E94C96"/>
    <w:rsid w:val="4A44E52F"/>
    <w:rsid w:val="533F2469"/>
    <w:rsid w:val="59BAA015"/>
    <w:rsid w:val="5AB568A4"/>
    <w:rsid w:val="6E747FAA"/>
    <w:rsid w:val="7076AE9C"/>
    <w:rsid w:val="7754FDE8"/>
    <w:rsid w:val="78680EA6"/>
    <w:rsid w:val="7ADDA991"/>
    <w:rsid w:val="7BB4E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  <w14:docId w14:val="00D525C2"/>
  <w15:docId w15:val="{A7C5910F-CED0-434B-9A4B-B672EE787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E7052C"/>
    <w:pPr>
      <w:suppressAutoHyphens/>
      <w:spacing w:after="120"/>
      <w:jc w:val="both"/>
    </w:pPr>
    <w:rPr>
      <w:rFonts w:ascii="Arial" w:hAnsi="Arial"/>
      <w:sz w:val="22"/>
      <w:lang w:eastAsia="en-US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2178A9"/>
    <w:pPr>
      <w:keepNext/>
      <w:keepLines/>
      <w:pageBreakBefore/>
      <w:spacing w:before="360" w:after="240"/>
      <w:ind w:left="397" w:hanging="397"/>
      <w:outlineLvl w:val="0"/>
    </w:pPr>
    <w:rPr>
      <w:rFonts w:ascii="Arial Black" w:hAnsi="Arial Black" w:cs="Arial"/>
      <w:sz w:val="28"/>
    </w:rPr>
  </w:style>
  <w:style w:type="paragraph" w:styleId="berschrift2">
    <w:name w:val="heading 2"/>
    <w:aliases w:val="(1.1), Char6,Überschrift 2 Char1,Überschrift 2 Char Char, Char Char Char, Char Char1,Char Char Char,Char Char1,Char6, Char6 Char,Überschrift 2 Char1 Char Char,Überschrift 2 Char Char Char Char,Überschrift 2 Char1 Char Char Char Char"/>
    <w:basedOn w:val="berschrift1"/>
    <w:next w:val="Standard"/>
    <w:link w:val="berschrift2Zchn"/>
    <w:autoRedefine/>
    <w:rsid w:val="00BD3A11"/>
    <w:pPr>
      <w:keepLines w:val="0"/>
      <w:numPr>
        <w:ilvl w:val="1"/>
      </w:numPr>
      <w:spacing w:before="240"/>
      <w:ind w:left="397" w:hanging="766"/>
      <w:outlineLvl w:val="1"/>
    </w:pPr>
    <w:rPr>
      <w:sz w:val="24"/>
    </w:rPr>
  </w:style>
  <w:style w:type="paragraph" w:styleId="berschrift3">
    <w:name w:val="heading 3"/>
    <w:aliases w:val=" Char5,Char5,Überschrift 3 Char,Überschrift 3 Char2 Char,Char5 Char Char,Überschrift 3 Char1 Char Char,Überschrift 3 Char Char Char Char,Überschrift 3 Char1 Char Char Char Char,Überschrift 3 Char2 Char Char Char Char Char"/>
    <w:basedOn w:val="berschrift2"/>
    <w:next w:val="Standard"/>
    <w:link w:val="berschrift3Zchn"/>
    <w:autoRedefine/>
    <w:rsid w:val="007230EE"/>
    <w:pPr>
      <w:numPr>
        <w:ilvl w:val="2"/>
      </w:numPr>
      <w:ind w:left="993" w:hanging="993"/>
      <w:outlineLvl w:val="2"/>
    </w:pPr>
  </w:style>
  <w:style w:type="paragraph" w:styleId="berschrift4">
    <w:name w:val="heading 4"/>
    <w:aliases w:val="Überschrift 4 Char,Überschrift 4 Char1,Überschrift 4 Char Char"/>
    <w:basedOn w:val="berschrift3"/>
    <w:next w:val="Standard"/>
    <w:link w:val="berschrift4Zchn"/>
    <w:autoRedefine/>
    <w:rsid w:val="00C91ACA"/>
    <w:pPr>
      <w:numPr>
        <w:ilvl w:val="3"/>
      </w:numPr>
      <w:spacing w:before="120"/>
      <w:ind w:left="993" w:hanging="993"/>
      <w:outlineLvl w:val="3"/>
    </w:pPr>
    <w:rPr>
      <w:sz w:val="22"/>
    </w:rPr>
  </w:style>
  <w:style w:type="paragraph" w:styleId="berschrift5">
    <w:name w:val="heading 5"/>
    <w:aliases w:val="Überschrift 5 Char,Überschrift 5 Char1 Char,Überschrift 5 Char Char Char,Überschrift 5 Char1,Überschrift 5 Char Char,Überschrift 5 Char1 Char Char,Überschrift 5 Char Char Char Char,Überschrift 5 Char2 Char,Überschrift 5 Char1 Char2 Char"/>
    <w:basedOn w:val="berschrift4"/>
    <w:next w:val="Standard"/>
    <w:link w:val="berschrift5Zchn"/>
    <w:rsid w:val="003600F4"/>
    <w:pPr>
      <w:numPr>
        <w:ilvl w:val="4"/>
      </w:numPr>
      <w:tabs>
        <w:tab w:val="left" w:pos="993"/>
      </w:tabs>
      <w:ind w:left="993" w:hanging="993"/>
      <w:outlineLvl w:val="4"/>
    </w:pPr>
  </w:style>
  <w:style w:type="paragraph" w:styleId="berschrift6">
    <w:name w:val="heading 6"/>
    <w:aliases w:val="Überschrift Fett"/>
    <w:basedOn w:val="Standard"/>
    <w:next w:val="Standard"/>
    <w:link w:val="berschrift6Zchn"/>
    <w:rsid w:val="003600F4"/>
    <w:pPr>
      <w:outlineLvl w:val="5"/>
    </w:pPr>
    <w:rPr>
      <w:b/>
      <w:lang w:eastAsia="de-DE"/>
    </w:rPr>
  </w:style>
  <w:style w:type="paragraph" w:styleId="berschrift7">
    <w:name w:val="heading 7"/>
    <w:aliases w:val="Überschrift Kursiv"/>
    <w:basedOn w:val="berschrift6"/>
    <w:next w:val="Standard"/>
    <w:rsid w:val="003600F4"/>
    <w:pPr>
      <w:outlineLvl w:val="6"/>
    </w:pPr>
    <w:rPr>
      <w:b w:val="0"/>
      <w:i/>
    </w:rPr>
  </w:style>
  <w:style w:type="paragraph" w:styleId="berschrift8">
    <w:name w:val="heading 8"/>
    <w:basedOn w:val="Standard"/>
    <w:next w:val="Standard"/>
    <w:link w:val="berschrift8Zchn"/>
    <w:rsid w:val="003600F4"/>
    <w:pPr>
      <w:outlineLvl w:val="7"/>
    </w:pPr>
  </w:style>
  <w:style w:type="paragraph" w:styleId="berschrift9">
    <w:name w:val="heading 9"/>
    <w:basedOn w:val="Standard"/>
    <w:next w:val="Standard"/>
    <w:qFormat/>
    <w:rsid w:val="00243246"/>
    <w:pPr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-">
    <w:name w:val="1. Einrückung (-)"/>
    <w:basedOn w:val="Standard"/>
    <w:link w:val="1Einrckung-Char"/>
    <w:rsid w:val="003600F4"/>
    <w:pPr>
      <w:numPr>
        <w:numId w:val="2"/>
      </w:numPr>
      <w:tabs>
        <w:tab w:val="left" w:pos="284"/>
      </w:tabs>
    </w:pPr>
  </w:style>
  <w:style w:type="paragraph" w:customStyle="1" w:styleId="1Weiternach-">
    <w:name w:val="1. Weiter nach (-)"/>
    <w:basedOn w:val="Standard"/>
    <w:link w:val="1Weiternach-Zchn"/>
    <w:rsid w:val="003600F4"/>
    <w:pPr>
      <w:ind w:left="284"/>
    </w:pPr>
  </w:style>
  <w:style w:type="paragraph" w:customStyle="1" w:styleId="2Einrckungo">
    <w:name w:val="2. Einrückung (o)"/>
    <w:basedOn w:val="1Einrckung-"/>
    <w:rsid w:val="003600F4"/>
    <w:pPr>
      <w:numPr>
        <w:numId w:val="3"/>
      </w:numPr>
      <w:tabs>
        <w:tab w:val="clear" w:pos="284"/>
        <w:tab w:val="left" w:pos="567"/>
      </w:tabs>
    </w:pPr>
  </w:style>
  <w:style w:type="paragraph" w:customStyle="1" w:styleId="2Weiternacho">
    <w:name w:val="2. Weiter nach (o)"/>
    <w:basedOn w:val="1Weiternach-"/>
    <w:link w:val="2WeiternachoZchn"/>
    <w:rsid w:val="003600F4"/>
    <w:pPr>
      <w:ind w:left="567"/>
    </w:pPr>
  </w:style>
  <w:style w:type="paragraph" w:styleId="Abbildungsverzeichnis">
    <w:name w:val="table of figures"/>
    <w:basedOn w:val="Standard"/>
    <w:next w:val="Standard"/>
    <w:semiHidden/>
    <w:rsid w:val="003600F4"/>
  </w:style>
  <w:style w:type="paragraph" w:styleId="Beschriftung">
    <w:name w:val="caption"/>
    <w:aliases w:val="Beschriftung Char,Tabellen/Abbildungen"/>
    <w:basedOn w:val="Standard"/>
    <w:next w:val="Standard"/>
    <w:link w:val="BeschriftungZchn"/>
    <w:uiPriority w:val="35"/>
    <w:qFormat/>
    <w:rsid w:val="003600F4"/>
    <w:rPr>
      <w:b/>
      <w:sz w:val="18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customStyle="1" w:styleId="Grafik">
    <w:name w:val="Grafik"/>
    <w:rsid w:val="003600F4"/>
    <w:rPr>
      <w:rFonts w:ascii="Tahoma" w:hAnsi="Tahoma"/>
      <w:sz w:val="22"/>
      <w:lang w:eastAsia="en-US"/>
    </w:rPr>
  </w:style>
  <w:style w:type="paragraph" w:styleId="Kopfzeile">
    <w:name w:val="header"/>
    <w:basedOn w:val="Standard"/>
    <w:link w:val="KopfzeileZchn"/>
    <w:uiPriority w:val="99"/>
    <w:pPr>
      <w:tabs>
        <w:tab w:val="num" w:pos="927"/>
        <w:tab w:val="center" w:pos="4536"/>
        <w:tab w:val="right" w:pos="9072"/>
      </w:tabs>
      <w:spacing w:before="60"/>
      <w:ind w:left="851" w:hanging="284"/>
    </w:pPr>
  </w:style>
  <w:style w:type="paragraph" w:customStyle="1" w:styleId="ProfilStandard">
    <w:name w:val="Profil Standard"/>
    <w:basedOn w:val="Standard"/>
    <w:rsid w:val="003600F4"/>
    <w:pPr>
      <w:spacing w:before="60" w:after="60"/>
    </w:pPr>
    <w:rPr>
      <w:sz w:val="16"/>
    </w:rPr>
  </w:style>
  <w:style w:type="paragraph" w:customStyle="1" w:styleId="ProfilErsteAufzhlung">
    <w:name w:val="Profil Erste Aufzählung"/>
    <w:basedOn w:val="ProfilStandard"/>
    <w:next w:val="Standard"/>
    <w:rsid w:val="003600F4"/>
    <w:pPr>
      <w:numPr>
        <w:numId w:val="7"/>
      </w:numPr>
      <w:tabs>
        <w:tab w:val="clear" w:pos="360"/>
        <w:tab w:val="left" w:pos="227"/>
      </w:tabs>
    </w:pPr>
  </w:style>
  <w:style w:type="paragraph" w:customStyle="1" w:styleId="ProfilErsteTextzeile">
    <w:name w:val="Profil Erste Textzeile"/>
    <w:basedOn w:val="ProfilStandard"/>
    <w:next w:val="Standard"/>
    <w:rsid w:val="003600F4"/>
  </w:style>
  <w:style w:type="paragraph" w:customStyle="1" w:styleId="ProfilInnereAufzhlung">
    <w:name w:val="Profil Innere Aufzählung"/>
    <w:basedOn w:val="ProfilErsteAufzhlung"/>
    <w:rsid w:val="003600F4"/>
    <w:pPr>
      <w:numPr>
        <w:numId w:val="8"/>
      </w:numPr>
      <w:tabs>
        <w:tab w:val="clear" w:pos="360"/>
      </w:tabs>
      <w:spacing w:before="0"/>
    </w:pPr>
  </w:style>
  <w:style w:type="paragraph" w:customStyle="1" w:styleId="ProfilInnererTabellentext">
    <w:name w:val="Profil Innerer Tabellentext"/>
    <w:basedOn w:val="ProfilErsteTextzeile"/>
    <w:rsid w:val="003600F4"/>
    <w:pPr>
      <w:spacing w:before="0"/>
    </w:pPr>
  </w:style>
  <w:style w:type="paragraph" w:customStyle="1" w:styleId="ProfilName">
    <w:name w:val="Profil Name"/>
    <w:basedOn w:val="ProfilStandard"/>
    <w:rsid w:val="003600F4"/>
    <w:rPr>
      <w:sz w:val="24"/>
    </w:rPr>
  </w:style>
  <w:style w:type="paragraph" w:customStyle="1" w:styleId="ProfilProjektfunktion">
    <w:name w:val="Profil Projektfunktion"/>
    <w:basedOn w:val="ProfilStandard"/>
    <w:rsid w:val="003600F4"/>
    <w:pPr>
      <w:spacing w:after="0"/>
    </w:pPr>
    <w:rPr>
      <w:b/>
      <w:sz w:val="24"/>
    </w:rPr>
  </w:style>
  <w:style w:type="paragraph" w:customStyle="1" w:styleId="ProfilZeilenbezeichner">
    <w:name w:val="Profil Zeilenbezeichner"/>
    <w:basedOn w:val="ProfilStandard"/>
    <w:rsid w:val="003600F4"/>
    <w:rPr>
      <w:b/>
    </w:rPr>
  </w:style>
  <w:style w:type="paragraph" w:customStyle="1" w:styleId="Standard-Fett">
    <w:name w:val="Standard-Fett"/>
    <w:basedOn w:val="Standard"/>
    <w:rsid w:val="003600F4"/>
    <w:rPr>
      <w:b/>
    </w:rPr>
  </w:style>
  <w:style w:type="paragraph" w:customStyle="1" w:styleId="Standard-Kursiv">
    <w:name w:val="Standard-Kursiv"/>
    <w:basedOn w:val="Standard"/>
    <w:rsid w:val="003600F4"/>
    <w:rPr>
      <w:i/>
    </w:rPr>
  </w:style>
  <w:style w:type="paragraph" w:customStyle="1" w:styleId="StandardProfil">
    <w:name w:val="StandardProfil"/>
    <w:rsid w:val="003600F4"/>
    <w:rPr>
      <w:rFonts w:ascii="Tahoma" w:hAnsi="Tahoma"/>
      <w:sz w:val="16"/>
      <w:lang w:eastAsia="en-US"/>
    </w:rPr>
  </w:style>
  <w:style w:type="paragraph" w:customStyle="1" w:styleId="TabellenText">
    <w:name w:val="TabellenText"/>
    <w:basedOn w:val="Standard"/>
    <w:link w:val="TabellenTextZchn"/>
    <w:rsid w:val="003600F4"/>
    <w:pPr>
      <w:spacing w:before="60" w:after="60"/>
    </w:pPr>
    <w:rPr>
      <w:sz w:val="18"/>
    </w:rPr>
  </w:style>
  <w:style w:type="paragraph" w:customStyle="1" w:styleId="Tabelle1Ein-">
    <w:name w:val="Tabelle1.Ein(-)"/>
    <w:basedOn w:val="TabellenText"/>
    <w:link w:val="Tabelle1Ein-Zchn"/>
    <w:rsid w:val="003600F4"/>
    <w:pPr>
      <w:numPr>
        <w:numId w:val="4"/>
      </w:numPr>
      <w:tabs>
        <w:tab w:val="left" w:pos="170"/>
      </w:tabs>
    </w:pPr>
  </w:style>
  <w:style w:type="paragraph" w:customStyle="1" w:styleId="Tabelle2Eino">
    <w:name w:val="Tabelle2.Ein(o)"/>
    <w:basedOn w:val="Tabelle1Ein-"/>
    <w:rsid w:val="003600F4"/>
    <w:pPr>
      <w:numPr>
        <w:numId w:val="5"/>
      </w:numPr>
      <w:tabs>
        <w:tab w:val="clear" w:pos="170"/>
        <w:tab w:val="left" w:pos="340"/>
      </w:tabs>
    </w:pPr>
  </w:style>
  <w:style w:type="paragraph" w:customStyle="1" w:styleId="Tabellenkopf">
    <w:name w:val="Tabellenkopf"/>
    <w:basedOn w:val="TabellenText"/>
    <w:rsid w:val="003600F4"/>
    <w:rPr>
      <w:b/>
    </w:rPr>
  </w:style>
  <w:style w:type="paragraph" w:customStyle="1" w:styleId="Tabellentitel">
    <w:name w:val="Tabellentitel"/>
    <w:basedOn w:val="TabellenText"/>
    <w:rsid w:val="003600F4"/>
    <w:pPr>
      <w:jc w:val="center"/>
    </w:pPr>
    <w:rPr>
      <w:b/>
      <w:sz w:val="20"/>
    </w:rPr>
  </w:style>
  <w:style w:type="paragraph" w:styleId="Verzeichnis1">
    <w:name w:val="toc 1"/>
    <w:basedOn w:val="Standard"/>
    <w:link w:val="Verzeichnis1Zchn"/>
    <w:autoRedefine/>
    <w:uiPriority w:val="39"/>
    <w:rsid w:val="003A656F"/>
    <w:pPr>
      <w:tabs>
        <w:tab w:val="left" w:pos="426"/>
        <w:tab w:val="right" w:leader="dot" w:pos="9072"/>
      </w:tabs>
    </w:pPr>
    <w:rPr>
      <w:b/>
      <w:noProof/>
    </w:rPr>
  </w:style>
  <w:style w:type="paragraph" w:styleId="Verzeichnis2">
    <w:name w:val="toc 2"/>
    <w:basedOn w:val="Verzeichnis1"/>
    <w:link w:val="Verzeichnis2Zchn"/>
    <w:autoRedefine/>
    <w:uiPriority w:val="39"/>
    <w:rsid w:val="001D0BD2"/>
    <w:pPr>
      <w:tabs>
        <w:tab w:val="clear" w:pos="426"/>
        <w:tab w:val="left" w:pos="851"/>
      </w:tabs>
      <w:ind w:left="709" w:hanging="425"/>
    </w:pPr>
    <w:rPr>
      <w:b w:val="0"/>
    </w:rPr>
  </w:style>
  <w:style w:type="paragraph" w:styleId="Verzeichnis3">
    <w:name w:val="toc 3"/>
    <w:basedOn w:val="Verzeichnis2"/>
    <w:autoRedefine/>
    <w:uiPriority w:val="39"/>
    <w:rsid w:val="00CE6E97"/>
    <w:pPr>
      <w:tabs>
        <w:tab w:val="left" w:pos="1650"/>
      </w:tabs>
      <w:spacing w:before="60"/>
      <w:ind w:left="1276" w:hanging="567"/>
    </w:pPr>
    <w:rPr>
      <w:szCs w:val="22"/>
      <w:lang w:val="en-GB"/>
    </w:rPr>
  </w:style>
  <w:style w:type="paragraph" w:styleId="Verzeichnis4">
    <w:name w:val="toc 4"/>
    <w:basedOn w:val="Verzeichnis3"/>
    <w:autoRedefine/>
    <w:uiPriority w:val="39"/>
    <w:rsid w:val="003600F4"/>
    <w:pPr>
      <w:ind w:left="1985" w:hanging="709"/>
    </w:pPr>
  </w:style>
  <w:style w:type="paragraph" w:styleId="Verzeichnis5">
    <w:name w:val="toc 5"/>
    <w:basedOn w:val="Verzeichnis4"/>
    <w:autoRedefine/>
    <w:semiHidden/>
    <w:rsid w:val="003600F4"/>
    <w:pPr>
      <w:tabs>
        <w:tab w:val="left" w:pos="2835"/>
      </w:tabs>
      <w:ind w:left="2836" w:right="567" w:hanging="851"/>
    </w:pPr>
  </w:style>
  <w:style w:type="paragraph" w:styleId="Verzeichnis6">
    <w:name w:val="toc 6"/>
    <w:basedOn w:val="Verzeichnis5"/>
    <w:autoRedefine/>
    <w:semiHidden/>
    <w:rsid w:val="003600F4"/>
    <w:pPr>
      <w:ind w:left="1100"/>
    </w:pPr>
    <w:rPr>
      <w:rFonts w:ascii="Times New Roman" w:hAnsi="Times New Roman"/>
      <w:sz w:val="18"/>
    </w:rPr>
  </w:style>
  <w:style w:type="paragraph" w:styleId="Verzeichnis7">
    <w:name w:val="toc 7"/>
    <w:basedOn w:val="Verzeichnis6"/>
    <w:autoRedefine/>
    <w:semiHidden/>
    <w:rsid w:val="003600F4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3600F4"/>
    <w:pPr>
      <w:ind w:left="1540"/>
    </w:pPr>
    <w:rPr>
      <w:rFonts w:ascii="Times New Roman" w:hAnsi="Times New Roman"/>
      <w:sz w:val="18"/>
    </w:rPr>
  </w:style>
  <w:style w:type="paragraph" w:styleId="Verzeichnis9">
    <w:name w:val="toc 9"/>
    <w:basedOn w:val="Standard"/>
    <w:next w:val="Standard"/>
    <w:autoRedefine/>
    <w:semiHidden/>
    <w:rsid w:val="003600F4"/>
    <w:pPr>
      <w:ind w:left="1760"/>
    </w:pPr>
    <w:rPr>
      <w:rFonts w:ascii="Times New Roman" w:hAnsi="Times New Roman"/>
      <w:sz w:val="18"/>
    </w:rPr>
  </w:style>
  <w:style w:type="paragraph" w:customStyle="1" w:styleId="Verzeichnisueberschrift">
    <w:name w:val="Verzeichnisueberschrift"/>
    <w:basedOn w:val="Standard"/>
    <w:rsid w:val="003600F4"/>
    <w:pPr>
      <w:spacing w:after="240"/>
    </w:pPr>
    <w:rPr>
      <w:b/>
      <w:sz w:val="28"/>
    </w:rPr>
  </w:style>
  <w:style w:type="paragraph" w:customStyle="1" w:styleId="3Einrckung">
    <w:name w:val="3. Einrückung ()"/>
    <w:basedOn w:val="1Einrckung-"/>
    <w:rsid w:val="003600F4"/>
    <w:pPr>
      <w:numPr>
        <w:numId w:val="1"/>
      </w:numPr>
      <w:tabs>
        <w:tab w:val="clear" w:pos="284"/>
        <w:tab w:val="clear" w:pos="927"/>
        <w:tab w:val="left" w:pos="851"/>
      </w:tabs>
    </w:pPr>
  </w:style>
  <w:style w:type="paragraph" w:customStyle="1" w:styleId="3Weiternach">
    <w:name w:val="3. Weiter nach ()"/>
    <w:basedOn w:val="2Weiternacho"/>
    <w:rsid w:val="003600F4"/>
    <w:pPr>
      <w:ind w:left="851"/>
    </w:pPr>
  </w:style>
  <w:style w:type="paragraph" w:customStyle="1" w:styleId="Tabelle3Ein">
    <w:name w:val="Tabelle3.Ein()"/>
    <w:basedOn w:val="Tabelle2Eino"/>
    <w:rsid w:val="003600F4"/>
    <w:pPr>
      <w:numPr>
        <w:numId w:val="6"/>
      </w:numPr>
      <w:tabs>
        <w:tab w:val="clear" w:pos="340"/>
        <w:tab w:val="clear" w:pos="700"/>
        <w:tab w:val="left" w:pos="510"/>
      </w:tabs>
    </w:pPr>
  </w:style>
  <w:style w:type="character" w:customStyle="1" w:styleId="1Einrckung-Char">
    <w:name w:val="1. Einrückung (-) Char"/>
    <w:link w:val="1Einrckung-"/>
    <w:rsid w:val="00E26832"/>
    <w:rPr>
      <w:rFonts w:ascii="Arial" w:hAnsi="Arial"/>
      <w:sz w:val="22"/>
      <w:lang w:eastAsia="en-US"/>
    </w:rPr>
  </w:style>
  <w:style w:type="paragraph" w:styleId="Sprechblasentext">
    <w:name w:val="Balloon Text"/>
    <w:basedOn w:val="Standard"/>
    <w:link w:val="SprechblasentextZchn"/>
    <w:rsid w:val="00650A6F"/>
    <w:rPr>
      <w:rFonts w:ascii="Tahoma" w:hAnsi="Tahoma" w:cs="Tahoma"/>
      <w:sz w:val="16"/>
      <w:szCs w:val="16"/>
    </w:rPr>
  </w:style>
  <w:style w:type="paragraph" w:styleId="Makrotext">
    <w:name w:val="macro"/>
    <w:autoRedefine/>
    <w:semiHidden/>
    <w:rsid w:val="003600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120"/>
      <w:jc w:val="both"/>
    </w:pPr>
    <w:rPr>
      <w:rFonts w:ascii="Tele-GroteskHal" w:hAnsi="Tele-GroteskHal" w:cs="Courier New"/>
      <w:lang w:eastAsia="en-US"/>
    </w:rPr>
  </w:style>
  <w:style w:type="character" w:styleId="Hyperlink">
    <w:name w:val="Hyperlink"/>
    <w:rsid w:val="00D25F93"/>
    <w:rPr>
      <w:color w:val="0000FF"/>
      <w:u w:val="single"/>
    </w:rPr>
  </w:style>
  <w:style w:type="character" w:styleId="Kommentarzeichen">
    <w:name w:val="annotation reference"/>
    <w:rsid w:val="00D25F9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6E1674"/>
    <w:rPr>
      <w:sz w:val="20"/>
      <w:lang w:eastAsia="de-DE"/>
    </w:rPr>
  </w:style>
  <w:style w:type="character" w:customStyle="1" w:styleId="berschrift3Zchn">
    <w:name w:val="Überschrift 3 Zchn"/>
    <w:aliases w:val=" Char5 Zchn,Char5 Zchn,Überschrift 3 Char Zchn,Überschrift 3 Char2 Char Zchn,Char5 Char Char Zchn,Überschrift 3 Char1 Char Char Zchn,Überschrift 3 Char Char Char Char Zchn,Überschrift 3 Char1 Char Char Char Char Zchn"/>
    <w:link w:val="berschrift3"/>
    <w:rsid w:val="007230EE"/>
    <w:rPr>
      <w:rFonts w:ascii="Arial Black" w:hAnsi="Arial Black" w:cs="Arial"/>
      <w:sz w:val="24"/>
      <w:lang w:eastAsia="en-US"/>
    </w:rPr>
  </w:style>
  <w:style w:type="paragraph" w:styleId="Textkrper3">
    <w:name w:val="Body Text 3"/>
    <w:basedOn w:val="Standard"/>
    <w:rsid w:val="00975EA2"/>
    <w:rPr>
      <w:rFonts w:cs="Arial"/>
      <w:sz w:val="20"/>
      <w:lang w:eastAsia="de-DE"/>
    </w:rPr>
  </w:style>
  <w:style w:type="paragraph" w:styleId="Textkrper-Zeileneinzug">
    <w:name w:val="Body Text Indent"/>
    <w:basedOn w:val="Standard"/>
    <w:rsid w:val="00AB2CAB"/>
    <w:pPr>
      <w:ind w:left="283"/>
    </w:pPr>
  </w:style>
  <w:style w:type="character" w:customStyle="1" w:styleId="1Weiternach-Zchn">
    <w:name w:val="1. Weiter nach (-) Zchn"/>
    <w:link w:val="1Weiternach-"/>
    <w:rsid w:val="008E1446"/>
    <w:rPr>
      <w:rFonts w:ascii="Century Gothic" w:hAnsi="Century Gothic"/>
      <w:sz w:val="22"/>
      <w:lang w:val="de-DE" w:eastAsia="en-US" w:bidi="ar-SA"/>
    </w:rPr>
  </w:style>
  <w:style w:type="paragraph" w:customStyle="1" w:styleId="Anlagen">
    <w:name w:val="Anlagen"/>
    <w:basedOn w:val="berschrift1"/>
    <w:next w:val="Standard"/>
    <w:rsid w:val="0039331A"/>
    <w:pPr>
      <w:numPr>
        <w:numId w:val="9"/>
      </w:numPr>
    </w:pPr>
  </w:style>
  <w:style w:type="character" w:customStyle="1" w:styleId="berschrift4Zchn">
    <w:name w:val="Überschrift 4 Zchn"/>
    <w:aliases w:val="Überschrift 4 Char Zchn,Überschrift 4 Char1 Zchn,Überschrift 4 Char Char Zchn"/>
    <w:link w:val="berschrift4"/>
    <w:rsid w:val="00C91ACA"/>
    <w:rPr>
      <w:rFonts w:ascii="Arial Black" w:hAnsi="Arial Black" w:cs="Arial"/>
      <w:sz w:val="22"/>
      <w:lang w:eastAsia="en-US"/>
    </w:rPr>
  </w:style>
  <w:style w:type="character" w:customStyle="1" w:styleId="berschrift5Zchn">
    <w:name w:val="Überschrift 5 Zchn"/>
    <w:aliases w:val="Überschrift 5 Char Zchn,Überschrift 5 Char1 Char Zchn,Überschrift 5 Char Char Char Zchn,Überschrift 5 Char1 Zchn,Überschrift 5 Char Char Zchn,Überschrift 5 Char1 Char Char Zchn,Überschrift 5 Char Char Char Char Zchn"/>
    <w:basedOn w:val="berschrift4Zchn"/>
    <w:link w:val="berschrift5"/>
    <w:rsid w:val="00DD10E1"/>
    <w:rPr>
      <w:rFonts w:ascii="Arial Black" w:hAnsi="Arial Black" w:cs="Arial"/>
      <w:sz w:val="22"/>
      <w:lang w:eastAsia="en-US"/>
    </w:rPr>
  </w:style>
  <w:style w:type="paragraph" w:styleId="StandardWeb">
    <w:name w:val="Normal (Web)"/>
    <w:basedOn w:val="Standard"/>
    <w:uiPriority w:val="99"/>
    <w:semiHidden/>
    <w:unhideWhenUsed/>
    <w:rsid w:val="009A44C1"/>
    <w:pPr>
      <w:spacing w:before="100" w:beforeAutospacing="1" w:after="100" w:afterAutospacing="1"/>
    </w:pPr>
    <w:rPr>
      <w:rFonts w:ascii="Times New Roman" w:hAnsi="Times New Roman"/>
      <w:color w:val="000000"/>
      <w:szCs w:val="24"/>
      <w:lang w:eastAsia="de-DE"/>
    </w:rPr>
  </w:style>
  <w:style w:type="paragraph" w:styleId="NurText">
    <w:name w:val="Plain Text"/>
    <w:basedOn w:val="Standard"/>
    <w:rsid w:val="00D85743"/>
    <w:rPr>
      <w:rFonts w:ascii="Courier New" w:hAnsi="Courier New" w:cs="Courier New"/>
      <w:sz w:val="20"/>
      <w:lang w:eastAsia="de-DE"/>
    </w:rPr>
  </w:style>
  <w:style w:type="character" w:customStyle="1" w:styleId="berschrift6Zchn">
    <w:name w:val="Überschrift 6 Zchn"/>
    <w:aliases w:val="Überschrift Fett Zchn"/>
    <w:link w:val="berschrift6"/>
    <w:rsid w:val="00B75D8A"/>
    <w:rPr>
      <w:rFonts w:ascii="Century Gothic" w:hAnsi="Century Gothic"/>
      <w:b/>
      <w:sz w:val="22"/>
      <w:lang w:val="de-DE" w:eastAsia="de-DE" w:bidi="ar-SA"/>
    </w:rPr>
  </w:style>
  <w:style w:type="paragraph" w:customStyle="1" w:styleId="1Einrckung-CharCharCharChar">
    <w:name w:val="1. Einrückung (-) Char Char Char Char"/>
    <w:basedOn w:val="Standard"/>
    <w:rsid w:val="00B75D8A"/>
    <w:pPr>
      <w:tabs>
        <w:tab w:val="left" w:pos="284"/>
        <w:tab w:val="num" w:pos="360"/>
      </w:tabs>
      <w:ind w:left="284" w:hanging="284"/>
    </w:pPr>
    <w:rPr>
      <w:lang w:eastAsia="de-DE"/>
    </w:rPr>
  </w:style>
  <w:style w:type="paragraph" w:customStyle="1" w:styleId="1Einrckung-CharCharChar1Char">
    <w:name w:val="1. Einrückung (-) Char Char Char1 Char"/>
    <w:basedOn w:val="Standard"/>
    <w:link w:val="1Einrckung-CharCharChar1CharChar"/>
    <w:rsid w:val="009E7124"/>
    <w:pPr>
      <w:tabs>
        <w:tab w:val="left" w:pos="284"/>
        <w:tab w:val="num" w:pos="690"/>
      </w:tabs>
      <w:ind w:left="613" w:hanging="283"/>
    </w:pPr>
    <w:rPr>
      <w:lang w:eastAsia="de-DE"/>
    </w:rPr>
  </w:style>
  <w:style w:type="character" w:customStyle="1" w:styleId="1Einrckung-CharCharChar1CharChar">
    <w:name w:val="1. Einrückung (-) Char Char Char1 Char Char"/>
    <w:link w:val="1Einrckung-CharCharChar1Char"/>
    <w:rsid w:val="009E7124"/>
    <w:rPr>
      <w:rFonts w:ascii="Century Gothic" w:hAnsi="Century Gothic"/>
      <w:sz w:val="22"/>
    </w:rPr>
  </w:style>
  <w:style w:type="paragraph" w:customStyle="1" w:styleId="1Einrckung-CharChar1CharCharCharCharChar">
    <w:name w:val="1. Einrückung (-) Char Char1 Char Char Char Char Char"/>
    <w:basedOn w:val="Standard"/>
    <w:link w:val="1Einrckung-CharChar1CharCharCharCharCharChar"/>
    <w:rsid w:val="00AF05B1"/>
    <w:pPr>
      <w:tabs>
        <w:tab w:val="left" w:pos="284"/>
        <w:tab w:val="num" w:pos="360"/>
      </w:tabs>
      <w:ind w:left="284" w:hanging="284"/>
    </w:pPr>
    <w:rPr>
      <w:lang w:eastAsia="de-DE"/>
    </w:rPr>
  </w:style>
  <w:style w:type="character" w:customStyle="1" w:styleId="1Einrckung-CharChar1CharCharCharCharCharChar">
    <w:name w:val="1. Einrückung (-) Char Char1 Char Char Char Char Char Char"/>
    <w:link w:val="1Einrckung-CharChar1CharCharCharCharChar"/>
    <w:rsid w:val="00AF05B1"/>
    <w:rPr>
      <w:rFonts w:ascii="Century Gothic" w:hAnsi="Century Gothic"/>
      <w:sz w:val="22"/>
      <w:lang w:val="de-DE" w:eastAsia="de-DE" w:bidi="ar-SA"/>
    </w:rPr>
  </w:style>
  <w:style w:type="paragraph" w:customStyle="1" w:styleId="TabellenTextChar">
    <w:name w:val="TabellenText Char"/>
    <w:basedOn w:val="Standard"/>
    <w:link w:val="TabellenTextCharChar"/>
    <w:rsid w:val="002D6D43"/>
    <w:pPr>
      <w:spacing w:before="60" w:after="60"/>
    </w:pPr>
    <w:rPr>
      <w:sz w:val="18"/>
      <w:lang w:eastAsia="de-DE"/>
    </w:rPr>
  </w:style>
  <w:style w:type="character" w:customStyle="1" w:styleId="TabellenTextCharChar">
    <w:name w:val="TabellenText Char Char"/>
    <w:link w:val="TabellenTextChar"/>
    <w:rsid w:val="002D6D43"/>
    <w:rPr>
      <w:rFonts w:ascii="Century Gothic" w:hAnsi="Century Gothic"/>
      <w:sz w:val="18"/>
      <w:lang w:val="de-DE" w:eastAsia="de-DE" w:bidi="ar-SA"/>
    </w:rPr>
  </w:style>
  <w:style w:type="character" w:customStyle="1" w:styleId="BeschriftungZchn">
    <w:name w:val="Beschriftung Zchn"/>
    <w:aliases w:val="Beschriftung Char Zchn,Tabellen/Abbildungen Zchn"/>
    <w:link w:val="Beschriftung"/>
    <w:rsid w:val="0075496B"/>
    <w:rPr>
      <w:rFonts w:ascii="Century Gothic" w:hAnsi="Century Gothic"/>
      <w:b/>
      <w:sz w:val="18"/>
      <w:lang w:val="de-DE" w:eastAsia="en-US" w:bidi="ar-SA"/>
    </w:rPr>
  </w:style>
  <w:style w:type="paragraph" w:customStyle="1" w:styleId="1Einrckung-CharChar">
    <w:name w:val="1. Einrückung (-) Char Char"/>
    <w:basedOn w:val="Standard"/>
    <w:link w:val="1Einrckung-CharCharChar2"/>
    <w:rsid w:val="00D62710"/>
    <w:pPr>
      <w:tabs>
        <w:tab w:val="left" w:pos="284"/>
        <w:tab w:val="num" w:pos="927"/>
      </w:tabs>
      <w:ind w:left="851" w:hanging="284"/>
    </w:pPr>
  </w:style>
  <w:style w:type="character" w:customStyle="1" w:styleId="1Einrckung-CharCharChar2">
    <w:name w:val="1. Einrückung (-) Char Char Char2"/>
    <w:link w:val="1Einrckung-CharChar"/>
    <w:rsid w:val="00D62710"/>
    <w:rPr>
      <w:rFonts w:ascii="Century Gothic" w:hAnsi="Century Gothic"/>
      <w:sz w:val="22"/>
      <w:lang w:eastAsia="en-US"/>
    </w:rPr>
  </w:style>
  <w:style w:type="character" w:customStyle="1" w:styleId="2WeiternachoZchn">
    <w:name w:val="2. Weiter nach (o) Zchn"/>
    <w:basedOn w:val="1Weiternach-Zchn"/>
    <w:link w:val="2Weiternacho"/>
    <w:rsid w:val="00F37329"/>
    <w:rPr>
      <w:rFonts w:ascii="Century Gothic" w:hAnsi="Century Gothic"/>
      <w:sz w:val="22"/>
      <w:lang w:val="de-DE" w:eastAsia="en-US" w:bidi="ar-SA"/>
    </w:rPr>
  </w:style>
  <w:style w:type="character" w:styleId="BesuchterLink">
    <w:name w:val="FollowedHyperlink"/>
    <w:rsid w:val="00003567"/>
    <w:rPr>
      <w:color w:val="800080"/>
      <w:u w:val="single"/>
    </w:rPr>
  </w:style>
  <w:style w:type="paragraph" w:styleId="Kommentarthema">
    <w:name w:val="annotation subject"/>
    <w:basedOn w:val="Kommentartext"/>
    <w:next w:val="Kommentartext"/>
    <w:semiHidden/>
    <w:rsid w:val="00F57E79"/>
    <w:rPr>
      <w:b/>
      <w:bCs/>
      <w:lang w:eastAsia="en-US"/>
    </w:rPr>
  </w:style>
  <w:style w:type="character" w:customStyle="1" w:styleId="berschrift8Zchn">
    <w:name w:val="Überschrift 8 Zchn"/>
    <w:link w:val="berschrift8"/>
    <w:rsid w:val="00CE6E97"/>
    <w:rPr>
      <w:rFonts w:ascii="Century Gothic" w:hAnsi="Century Gothic"/>
      <w:sz w:val="22"/>
      <w:lang w:val="de-DE" w:eastAsia="en-US" w:bidi="ar-SA"/>
    </w:rPr>
  </w:style>
  <w:style w:type="character" w:customStyle="1" w:styleId="Verzeichnis1Zchn">
    <w:name w:val="Verzeichnis 1 Zchn"/>
    <w:link w:val="Verzeichnis1"/>
    <w:uiPriority w:val="39"/>
    <w:rsid w:val="003A656F"/>
    <w:rPr>
      <w:rFonts w:ascii="Arial" w:hAnsi="Arial"/>
      <w:b/>
      <w:noProof/>
      <w:sz w:val="22"/>
      <w:lang w:eastAsia="en-US"/>
    </w:rPr>
  </w:style>
  <w:style w:type="character" w:customStyle="1" w:styleId="Verzeichnis2Zchn">
    <w:name w:val="Verzeichnis 2 Zchn"/>
    <w:basedOn w:val="Verzeichnis1Zchn"/>
    <w:link w:val="Verzeichnis2"/>
    <w:uiPriority w:val="39"/>
    <w:rsid w:val="001D0BD2"/>
    <w:rPr>
      <w:rFonts w:ascii="Century Gothic" w:hAnsi="Century Gothic"/>
      <w:b w:val="0"/>
      <w:noProof/>
      <w:sz w:val="22"/>
      <w:lang w:val="de-DE" w:eastAsia="en-US" w:bidi="ar-SA"/>
    </w:rPr>
  </w:style>
  <w:style w:type="character" w:styleId="Fett">
    <w:name w:val="Strong"/>
    <w:rsid w:val="006C5012"/>
    <w:rPr>
      <w:b/>
      <w:bCs/>
    </w:rPr>
  </w:style>
  <w:style w:type="table" w:customStyle="1" w:styleId="Tabellengitternetz">
    <w:name w:val="Tabellengitternetz"/>
    <w:basedOn w:val="NormaleTabelle"/>
    <w:rsid w:val="00C92FB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character" w:customStyle="1" w:styleId="TabellenTextZchn">
    <w:name w:val="TabellenText Zchn"/>
    <w:link w:val="TabellenText"/>
    <w:locked/>
    <w:rsid w:val="00C92FB1"/>
    <w:rPr>
      <w:rFonts w:ascii="Century Gothic" w:hAnsi="Century Gothic"/>
      <w:sz w:val="18"/>
      <w:lang w:eastAsia="en-US"/>
    </w:rPr>
  </w:style>
  <w:style w:type="paragraph" w:styleId="Funotentext">
    <w:name w:val="footnote text"/>
    <w:basedOn w:val="Standard"/>
    <w:link w:val="FunotentextZchn"/>
    <w:rsid w:val="00C92FB1"/>
    <w:pPr>
      <w:tabs>
        <w:tab w:val="left" w:pos="0"/>
        <w:tab w:val="left" w:pos="284"/>
      </w:tabs>
      <w:ind w:left="284" w:hanging="284"/>
    </w:pPr>
    <w:rPr>
      <w:sz w:val="18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C92FB1"/>
    <w:rPr>
      <w:rFonts w:ascii="Century Gothic" w:hAnsi="Century Gothic"/>
      <w:sz w:val="18"/>
    </w:rPr>
  </w:style>
  <w:style w:type="character" w:styleId="Funotenzeichen">
    <w:name w:val="footnote reference"/>
    <w:rsid w:val="00C92FB1"/>
    <w:rPr>
      <w:vertAlign w:val="superscript"/>
    </w:rPr>
  </w:style>
  <w:style w:type="paragraph" w:styleId="berarbeitung">
    <w:name w:val="Revision"/>
    <w:hidden/>
    <w:uiPriority w:val="99"/>
    <w:semiHidden/>
    <w:rsid w:val="00917DC6"/>
    <w:rPr>
      <w:rFonts w:ascii="Century Gothic" w:hAnsi="Century Gothic"/>
      <w:sz w:val="22"/>
      <w:lang w:eastAsia="en-US"/>
    </w:rPr>
  </w:style>
  <w:style w:type="character" w:customStyle="1" w:styleId="Tabelle1Ein-Zchn">
    <w:name w:val="Tabelle1.Ein(-) Zchn"/>
    <w:link w:val="Tabelle1Ein-"/>
    <w:rsid w:val="00596377"/>
    <w:rPr>
      <w:rFonts w:ascii="Arial" w:hAnsi="Arial"/>
      <w:sz w:val="18"/>
      <w:lang w:eastAsia="en-US"/>
    </w:rPr>
  </w:style>
  <w:style w:type="character" w:customStyle="1" w:styleId="1Einrckung-Zchn">
    <w:name w:val="1. Einrückung (-) Zchn"/>
    <w:rsid w:val="00596377"/>
    <w:rPr>
      <w:rFonts w:ascii="Century Gothic" w:hAnsi="Century Gothic"/>
      <w:sz w:val="22"/>
      <w:lang w:eastAsia="en-US"/>
    </w:rPr>
  </w:style>
  <w:style w:type="paragraph" w:styleId="Listenabsatz">
    <w:name w:val="List Paragraph"/>
    <w:basedOn w:val="Standard"/>
    <w:rsid w:val="00E153A7"/>
    <w:pPr>
      <w:ind w:left="720"/>
      <w:contextualSpacing/>
    </w:pPr>
  </w:style>
  <w:style w:type="paragraph" w:styleId="KeinLeerraum">
    <w:name w:val="No Spacing"/>
    <w:uiPriority w:val="1"/>
    <w:rsid w:val="00CD44AC"/>
    <w:pPr>
      <w:jc w:val="both"/>
    </w:pPr>
    <w:rPr>
      <w:rFonts w:ascii="Arial" w:hAnsi="Arial"/>
      <w:sz w:val="22"/>
    </w:rPr>
  </w:style>
  <w:style w:type="table" w:styleId="Tabellenraster">
    <w:name w:val="Table Grid"/>
    <w:basedOn w:val="NormaleTabelle"/>
    <w:rsid w:val="0002042D"/>
    <w:pPr>
      <w:spacing w:line="3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mmentartextZchn">
    <w:name w:val="Kommentartext Zchn"/>
    <w:link w:val="Kommentartext"/>
    <w:rsid w:val="0002042D"/>
    <w:rPr>
      <w:rFonts w:ascii="Century Gothic" w:hAnsi="Century Gothic"/>
    </w:rPr>
  </w:style>
  <w:style w:type="paragraph" w:customStyle="1" w:styleId="Standard1">
    <w:name w:val="Standard1"/>
    <w:basedOn w:val="Standard"/>
    <w:rsid w:val="00330615"/>
    <w:pPr>
      <w:keepLines/>
      <w:spacing w:line="300" w:lineRule="exact"/>
      <w:ind w:left="851"/>
    </w:pPr>
    <w:rPr>
      <w:lang w:eastAsia="de-DE"/>
    </w:rPr>
  </w:style>
  <w:style w:type="paragraph" w:customStyle="1" w:styleId="Liste1">
    <w:name w:val="Liste 1"/>
    <w:basedOn w:val="Standard"/>
    <w:link w:val="Liste1Zchn"/>
    <w:uiPriority w:val="99"/>
    <w:qFormat/>
    <w:rsid w:val="00E148D5"/>
    <w:pPr>
      <w:keepLines/>
      <w:numPr>
        <w:numId w:val="11"/>
      </w:numPr>
      <w:spacing w:before="120" w:line="300" w:lineRule="exact"/>
      <w:ind w:left="357" w:hanging="357"/>
      <w:contextualSpacing/>
    </w:pPr>
    <w:rPr>
      <w:lang w:eastAsia="de-DE"/>
    </w:rPr>
  </w:style>
  <w:style w:type="character" w:customStyle="1" w:styleId="Liste1Zchn">
    <w:name w:val="Liste 1 Zchn"/>
    <w:link w:val="Liste1"/>
    <w:uiPriority w:val="99"/>
    <w:rsid w:val="00E148D5"/>
    <w:rPr>
      <w:rFonts w:ascii="Arial" w:hAnsi="Arial"/>
      <w:sz w:val="22"/>
    </w:rPr>
  </w:style>
  <w:style w:type="paragraph" w:customStyle="1" w:styleId="Blocksatz">
    <w:name w:val="Blocksatz"/>
    <w:rsid w:val="007B6F00"/>
    <w:pPr>
      <w:keepNext/>
      <w:spacing w:after="240" w:line="360" w:lineRule="auto"/>
      <w:ind w:left="851"/>
      <w:jc w:val="both"/>
    </w:pPr>
    <w:rPr>
      <w:rFonts w:ascii="Arial" w:hAnsi="Arial"/>
      <w:sz w:val="22"/>
    </w:rPr>
  </w:style>
  <w:style w:type="paragraph" w:customStyle="1" w:styleId="Tabelle">
    <w:name w:val="Tabelle"/>
    <w:basedOn w:val="Standard"/>
    <w:rsid w:val="00021617"/>
    <w:pPr>
      <w:spacing w:before="60" w:after="60" w:line="280" w:lineRule="exact"/>
    </w:pPr>
    <w:rPr>
      <w:rFonts w:ascii="BundesSerif Office" w:hAnsi="BundesSerif Office"/>
      <w:lang w:eastAsia="de-DE"/>
    </w:rPr>
  </w:style>
  <w:style w:type="paragraph" w:customStyle="1" w:styleId="e">
    <w:name w:val="e"/>
    <w:basedOn w:val="Standard"/>
    <w:rsid w:val="00155871"/>
    <w:pPr>
      <w:tabs>
        <w:tab w:val="left" w:pos="851"/>
      </w:tabs>
      <w:spacing w:after="0" w:line="280" w:lineRule="exact"/>
      <w:ind w:left="1560" w:hanging="709"/>
    </w:pPr>
    <w:rPr>
      <w:rFonts w:ascii="BundesSerif Office" w:hAnsi="BundesSerif Office"/>
      <w:lang w:eastAsia="de-DE"/>
    </w:rPr>
  </w:style>
  <w:style w:type="paragraph" w:customStyle="1" w:styleId="Standard2">
    <w:name w:val="Standard2"/>
    <w:basedOn w:val="Blocksatz"/>
    <w:rsid w:val="00155871"/>
    <w:pPr>
      <w:keepNext w:val="0"/>
      <w:keepLines/>
      <w:spacing w:after="120" w:line="300" w:lineRule="exact"/>
      <w:jc w:val="left"/>
    </w:pPr>
  </w:style>
  <w:style w:type="character" w:customStyle="1" w:styleId="SprechblasentextZchn">
    <w:name w:val="Sprechblasentext Zchn"/>
    <w:basedOn w:val="Absatz-Standardschriftart"/>
    <w:link w:val="Sprechblasentext"/>
    <w:rsid w:val="00A21889"/>
    <w:rPr>
      <w:rFonts w:ascii="Tahoma" w:hAnsi="Tahoma" w:cs="Tahoma"/>
      <w:sz w:val="16"/>
      <w:szCs w:val="16"/>
      <w:lang w:eastAsia="en-US"/>
    </w:rPr>
  </w:style>
  <w:style w:type="paragraph" w:customStyle="1" w:styleId="Standard11pt">
    <w:name w:val="Standard 11pt"/>
    <w:basedOn w:val="Standard"/>
    <w:link w:val="Standard11ptZchn"/>
    <w:rsid w:val="00A21889"/>
    <w:pPr>
      <w:spacing w:before="120"/>
    </w:pPr>
    <w:rPr>
      <w:szCs w:val="22"/>
    </w:rPr>
  </w:style>
  <w:style w:type="character" w:customStyle="1" w:styleId="Standard11ptZchn">
    <w:name w:val="Standard 11pt Zchn"/>
    <w:basedOn w:val="Absatz-Standardschriftart"/>
    <w:link w:val="Standard11pt"/>
    <w:rsid w:val="00A21889"/>
    <w:rPr>
      <w:rFonts w:ascii="Century Gothic" w:hAnsi="Century Gothic"/>
      <w:sz w:val="22"/>
      <w:szCs w:val="22"/>
      <w:lang w:eastAsia="en-US"/>
    </w:rPr>
  </w:style>
  <w:style w:type="paragraph" w:styleId="Endnotentext">
    <w:name w:val="endnote text"/>
    <w:basedOn w:val="Standard"/>
    <w:link w:val="EndnotentextZchn"/>
    <w:rsid w:val="000C72D0"/>
    <w:pPr>
      <w:keepLines/>
      <w:spacing w:line="300" w:lineRule="exact"/>
    </w:pPr>
    <w:rPr>
      <w:rFonts w:ascii="BundesSerif Office" w:hAnsi="BundesSerif Office"/>
      <w:lang w:eastAsia="de-DE"/>
    </w:rPr>
  </w:style>
  <w:style w:type="character" w:customStyle="1" w:styleId="EndnotentextZchn">
    <w:name w:val="Endnotentext Zchn"/>
    <w:basedOn w:val="Absatz-Standardschriftart"/>
    <w:link w:val="Endnotentext"/>
    <w:rsid w:val="000C72D0"/>
    <w:rPr>
      <w:rFonts w:ascii="BundesSerif Office" w:hAnsi="BundesSerif Office"/>
      <w:sz w:val="22"/>
    </w:rPr>
  </w:style>
  <w:style w:type="paragraph" w:customStyle="1" w:styleId="Default">
    <w:name w:val="Default"/>
    <w:rsid w:val="004578C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highlight">
    <w:name w:val="highlight"/>
    <w:basedOn w:val="Absatz-Standardschriftart"/>
    <w:rsid w:val="00BD51ED"/>
  </w:style>
  <w:style w:type="character" w:customStyle="1" w:styleId="jnenbez">
    <w:name w:val="jnenbez"/>
    <w:basedOn w:val="Absatz-Standardschriftart"/>
    <w:rsid w:val="00691E1D"/>
  </w:style>
  <w:style w:type="character" w:customStyle="1" w:styleId="jnentitel">
    <w:name w:val="jnentitel"/>
    <w:basedOn w:val="Absatz-Standardschriftart"/>
    <w:rsid w:val="00691E1D"/>
  </w:style>
  <w:style w:type="character" w:customStyle="1" w:styleId="Formularfeld">
    <w:name w:val="Formularfeld"/>
    <w:rsid w:val="007C5E6B"/>
    <w:rPr>
      <w:rFonts w:ascii="Arial" w:hAnsi="Arial" w:cs="Times New Roman"/>
      <w:sz w:val="20"/>
      <w:u w:val="single"/>
    </w:rPr>
  </w:style>
  <w:style w:type="numbering" w:styleId="1ai">
    <w:name w:val="Outline List 1"/>
    <w:aliases w:val="Einrückungen"/>
    <w:basedOn w:val="KeineListe"/>
    <w:rsid w:val="00D347C1"/>
  </w:style>
  <w:style w:type="character" w:customStyle="1" w:styleId="Erwhnung1">
    <w:name w:val="Erwähnung1"/>
    <w:basedOn w:val="Absatz-Standardschriftart"/>
    <w:uiPriority w:val="99"/>
    <w:semiHidden/>
    <w:unhideWhenUsed/>
    <w:rsid w:val="003301A4"/>
    <w:rPr>
      <w:color w:val="2B579A"/>
      <w:shd w:val="clear" w:color="auto" w:fill="E6E6E6"/>
    </w:rPr>
  </w:style>
  <w:style w:type="numbering" w:styleId="111111">
    <w:name w:val="Outline List 2"/>
    <w:aliases w:val="Überschriften"/>
    <w:basedOn w:val="KeineListe"/>
    <w:rsid w:val="003301A4"/>
    <w:pPr>
      <w:numPr>
        <w:numId w:val="12"/>
      </w:numPr>
    </w:pPr>
  </w:style>
  <w:style w:type="character" w:styleId="Platzhaltertext">
    <w:name w:val="Placeholder Text"/>
    <w:basedOn w:val="Absatz-Standardschriftart"/>
    <w:uiPriority w:val="99"/>
    <w:semiHidden/>
    <w:rsid w:val="0023610F"/>
    <w:rPr>
      <w:color w:val="808080"/>
    </w:rPr>
  </w:style>
  <w:style w:type="paragraph" w:customStyle="1" w:styleId="berschriftfett">
    <w:name w:val="Überschrift (fett)"/>
    <w:basedOn w:val="Standard"/>
    <w:link w:val="berschriftfettZchn"/>
    <w:qFormat/>
    <w:rsid w:val="005E01D0"/>
    <w:rPr>
      <w:rFonts w:cs="Arial"/>
      <w:b/>
    </w:rPr>
  </w:style>
  <w:style w:type="paragraph" w:customStyle="1" w:styleId="2berschrift">
    <w:name w:val="2. Überschrift"/>
    <w:basedOn w:val="berschrift2"/>
    <w:link w:val="2berschriftZchn"/>
    <w:rsid w:val="005E01D0"/>
  </w:style>
  <w:style w:type="character" w:customStyle="1" w:styleId="berschriftfettZchn">
    <w:name w:val="Überschrift (fett) Zchn"/>
    <w:basedOn w:val="Absatz-Standardschriftart"/>
    <w:link w:val="berschriftfett"/>
    <w:rsid w:val="005E01D0"/>
    <w:rPr>
      <w:rFonts w:ascii="Agfa Rotis Semisans Light" w:hAnsi="Agfa Rotis Semisans Light" w:cs="Arial"/>
      <w:b/>
      <w:sz w:val="24"/>
      <w:lang w:eastAsia="en-US"/>
    </w:rPr>
  </w:style>
  <w:style w:type="paragraph" w:customStyle="1" w:styleId="2berschrift-">
    <w:name w:val="2. Überschrift-"/>
    <w:basedOn w:val="2berschrift"/>
    <w:link w:val="2berschrift-Zchn"/>
    <w:qFormat/>
    <w:rsid w:val="009B54B4"/>
    <w:pPr>
      <w:pageBreakBefore w:val="0"/>
      <w:ind w:left="737" w:hanging="737"/>
    </w:pPr>
    <w:rPr>
      <w:b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rsid w:val="002178A9"/>
    <w:rPr>
      <w:rFonts w:ascii="Arial Black" w:hAnsi="Arial Black" w:cs="Arial"/>
      <w:sz w:val="28"/>
      <w:lang w:eastAsia="en-US"/>
    </w:rPr>
  </w:style>
  <w:style w:type="character" w:customStyle="1" w:styleId="berschrift2Zchn">
    <w:name w:val="Überschrift 2 Zchn"/>
    <w:aliases w:val="(1.1) Zchn, Char6 Zchn,Überschrift 2 Char1 Zchn,Überschrift 2 Char Char Zchn, Char Char Char Zchn, Char Char1 Zchn,Char Char Char Zchn,Char Char1 Zchn,Char6 Zchn, Char6 Char Zchn,Überschrift 2 Char1 Char Char Zchn"/>
    <w:basedOn w:val="berschrift1Zchn"/>
    <w:link w:val="berschrift2"/>
    <w:rsid w:val="005E01D0"/>
    <w:rPr>
      <w:rFonts w:ascii="Arial Black" w:hAnsi="Arial Black" w:cs="Arial"/>
      <w:sz w:val="24"/>
      <w:lang w:eastAsia="en-US"/>
    </w:rPr>
  </w:style>
  <w:style w:type="character" w:customStyle="1" w:styleId="2berschriftZchn">
    <w:name w:val="2. Überschrift Zchn"/>
    <w:basedOn w:val="berschrift2Zchn"/>
    <w:link w:val="2berschrift"/>
    <w:rsid w:val="005E01D0"/>
    <w:rPr>
      <w:rFonts w:ascii="Arial Black" w:hAnsi="Arial Black" w:cs="Arial"/>
      <w:sz w:val="24"/>
      <w:lang w:eastAsia="en-US"/>
    </w:rPr>
  </w:style>
  <w:style w:type="paragraph" w:customStyle="1" w:styleId="3berschrift">
    <w:name w:val="3. Überschrift"/>
    <w:basedOn w:val="berschrift3"/>
    <w:link w:val="3berschriftZchn"/>
    <w:qFormat/>
    <w:rsid w:val="00722474"/>
    <w:pPr>
      <w:pageBreakBefore w:val="0"/>
      <w:ind w:left="1701" w:hanging="1134"/>
    </w:pPr>
    <w:rPr>
      <w:sz w:val="22"/>
    </w:rPr>
  </w:style>
  <w:style w:type="character" w:customStyle="1" w:styleId="2berschrift-Zchn">
    <w:name w:val="2. Überschrift- Zchn"/>
    <w:basedOn w:val="2berschriftZchn"/>
    <w:link w:val="2berschrift-"/>
    <w:rsid w:val="009B54B4"/>
    <w:rPr>
      <w:rFonts w:ascii="Arial Black" w:hAnsi="Arial Black" w:cs="Arial"/>
      <w:b/>
      <w:sz w:val="24"/>
      <w:lang w:eastAsia="en-US"/>
    </w:rPr>
  </w:style>
  <w:style w:type="table" w:styleId="Gitternetztabelle4Akzent3">
    <w:name w:val="Grid Table 4 Accent 3"/>
    <w:basedOn w:val="NormaleTabelle"/>
    <w:uiPriority w:val="49"/>
    <w:rsid w:val="00C97CB3"/>
    <w:rPr>
      <w:rFonts w:ascii="Arial" w:hAnsi="Arial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blStylePr w:type="firstRow">
      <w:pPr>
        <w:jc w:val="center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rPr>
        <w:sz w:val="22"/>
      </w:rPr>
      <w:tblPr/>
      <w:tcPr>
        <w:shd w:val="clear" w:color="auto" w:fill="DBE5F1" w:themeFill="accent1" w:themeFillTint="33"/>
      </w:tcPr>
    </w:tblStylePr>
    <w:tblStylePr w:type="band2Vert">
      <w:rPr>
        <w:sz w:val="22"/>
      </w:rPr>
    </w:tblStylePr>
    <w:tblStylePr w:type="band1Horz">
      <w:rPr>
        <w:sz w:val="22"/>
      </w:rPr>
      <w:tblPr/>
      <w:tcPr>
        <w:shd w:val="clear" w:color="auto" w:fill="DBE5F1" w:themeFill="accent1" w:themeFillTint="33"/>
      </w:tcPr>
    </w:tblStylePr>
    <w:tblStylePr w:type="band2Horz">
      <w:rPr>
        <w:sz w:val="22"/>
      </w:rPr>
    </w:tblStylePr>
  </w:style>
  <w:style w:type="character" w:customStyle="1" w:styleId="3berschriftZchn">
    <w:name w:val="3. Überschrift Zchn"/>
    <w:basedOn w:val="berschrift3Zchn"/>
    <w:link w:val="3berschrift"/>
    <w:rsid w:val="00722474"/>
    <w:rPr>
      <w:rFonts w:ascii="Arial Black" w:hAnsi="Arial Black" w:cs="Arial"/>
      <w:sz w:val="22"/>
      <w:lang w:eastAsia="en-US"/>
    </w:rPr>
  </w:style>
  <w:style w:type="table" w:styleId="Gitternetztabelle5dunkelAkzent2">
    <w:name w:val="Grid Table 5 Dark Accent 2"/>
    <w:basedOn w:val="NormaleTabelle"/>
    <w:uiPriority w:val="50"/>
    <w:rsid w:val="007873F6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Gitternetztabelle5dunkelAkzent3">
    <w:name w:val="Grid Table 5 Dark Accent 3"/>
    <w:basedOn w:val="NormaleTabelle"/>
    <w:uiPriority w:val="50"/>
    <w:rsid w:val="007873F6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Gitternetztabelle4Akzent2">
    <w:name w:val="Grid Table 4 Accent 2"/>
    <w:basedOn w:val="NormaleTabelle"/>
    <w:uiPriority w:val="49"/>
    <w:rsid w:val="007873F6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F86C0B"/>
    <w:rPr>
      <w:color w:val="605E5C"/>
      <w:shd w:val="clear" w:color="auto" w:fill="E1DFDD"/>
    </w:rPr>
  </w:style>
  <w:style w:type="paragraph" w:customStyle="1" w:styleId="fliesstext">
    <w:name w:val="fliesstext"/>
    <w:basedOn w:val="Standard"/>
    <w:rsid w:val="00BB0388"/>
    <w:pPr>
      <w:suppressAutoHyphens w:val="0"/>
      <w:spacing w:after="0" w:line="272" w:lineRule="exact"/>
      <w:jc w:val="left"/>
    </w:pPr>
    <w:rPr>
      <w:rFonts w:eastAsiaTheme="minorHAnsi" w:cs="Calibri"/>
      <w:spacing w:val="5"/>
      <w:position w:val="1"/>
      <w:szCs w:val="24"/>
      <w:lang w:eastAsia="de-DE"/>
    </w:rPr>
  </w:style>
  <w:style w:type="paragraph" w:customStyle="1" w:styleId="paragraph">
    <w:name w:val="paragraph"/>
    <w:basedOn w:val="Standard"/>
    <w:rsid w:val="00490724"/>
    <w:pPr>
      <w:suppressAutoHyphens w:val="0"/>
      <w:spacing w:before="100" w:beforeAutospacing="1" w:after="100" w:afterAutospacing="1"/>
      <w:jc w:val="left"/>
    </w:pPr>
    <w:rPr>
      <w:rFonts w:ascii="Times New Roman" w:hAnsi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490724"/>
  </w:style>
  <w:style w:type="character" w:customStyle="1" w:styleId="eop">
    <w:name w:val="eop"/>
    <w:basedOn w:val="Absatz-Standardschriftart"/>
    <w:rsid w:val="00490724"/>
  </w:style>
  <w:style w:type="character" w:customStyle="1" w:styleId="spellingerror">
    <w:name w:val="spellingerror"/>
    <w:basedOn w:val="Absatz-Standardschriftart"/>
    <w:rsid w:val="00490724"/>
  </w:style>
  <w:style w:type="character" w:customStyle="1" w:styleId="KopfzeileZchn">
    <w:name w:val="Kopfzeile Zchn"/>
    <w:basedOn w:val="Absatz-Standardschriftart"/>
    <w:link w:val="Kopfzeile"/>
    <w:uiPriority w:val="99"/>
    <w:rsid w:val="00F744AF"/>
    <w:rPr>
      <w:rFonts w:ascii="Arial" w:hAnsi="Arial"/>
      <w:sz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A75E2B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2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19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2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26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2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85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99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07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3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75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8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9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7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22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0603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204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476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2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9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96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7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5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3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9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vorlagen\anwendungen\office\aios_bericht_co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52F93AABE5641B1BD7D29097AE850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D99045-839A-43BE-9CC8-E4AF14F64017}"/>
      </w:docPartPr>
      <w:docPartBody>
        <w:p w:rsidR="00F73A58" w:rsidRDefault="00DA09C2">
          <w:r w:rsidRPr="008A4F0A">
            <w:rPr>
              <w:rStyle w:val="Platzhaltertext"/>
            </w:rPr>
            <w:t>[Titel]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D05CBF-5E3A-4D26-863C-65AA4A8B0EAC}"/>
      </w:docPartPr>
      <w:docPartBody>
        <w:p w:rsidR="00AB0430" w:rsidRDefault="00F73A58">
          <w:r w:rsidRPr="002B6F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4493DE96A50441FBBE76BD7964751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7F76D8-FAB3-4E6E-ACE1-E3B44A0893D3}"/>
      </w:docPartPr>
      <w:docPartBody>
        <w:p w:rsidR="00AB0430" w:rsidRDefault="00F73A58" w:rsidP="00F73A58">
          <w:pPr>
            <w:pStyle w:val="04493DE96A50441FBBE76BD796475103"/>
          </w:pPr>
          <w:r w:rsidRPr="002B6F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EDCE9CE522648E8957E2A8B94043D6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0C56E8-C332-4F2A-836F-661891433F7B}"/>
      </w:docPartPr>
      <w:docPartBody>
        <w:p w:rsidR="00AB0430" w:rsidRDefault="00F73A58" w:rsidP="00F73A58">
          <w:pPr>
            <w:pStyle w:val="EEDCE9CE522648E8957E2A8B94043D63"/>
          </w:pPr>
          <w:r w:rsidRPr="002B6F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5D756F1DA7D4F1C89655170EA6B26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7F45B8-CD0D-4CF4-A69C-1F666655A062}"/>
      </w:docPartPr>
      <w:docPartBody>
        <w:p w:rsidR="00AB0430" w:rsidRDefault="00F73A58" w:rsidP="00F73A58">
          <w:pPr>
            <w:pStyle w:val="C5D756F1DA7D4F1C89655170EA6B2662"/>
          </w:pPr>
          <w:r w:rsidRPr="002B6F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43BE63D97634A878FA451B4A22441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D32CD5-8ABC-45CF-A810-4652BF38E876}"/>
      </w:docPartPr>
      <w:docPartBody>
        <w:p w:rsidR="00AB0430" w:rsidRDefault="00F73A58" w:rsidP="00F73A58">
          <w:pPr>
            <w:pStyle w:val="743BE63D97634A878FA451B4A2244140"/>
          </w:pPr>
          <w:r w:rsidRPr="002B6F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4DDBEA115C34D91B4F228EB045F08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B00B14-3552-404B-9ACB-BA28750EEAC8}"/>
      </w:docPartPr>
      <w:docPartBody>
        <w:p w:rsidR="00AB0430" w:rsidRDefault="00F73A58" w:rsidP="00F73A58">
          <w:pPr>
            <w:pStyle w:val="34DDBEA115C34D91B4F228EB045F0889"/>
          </w:pPr>
          <w:r w:rsidRPr="002B6F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B72C9CDDCBB4E62B31A7BCC9BF601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34163E-C954-4EA6-BCBD-4620A9212A37}"/>
      </w:docPartPr>
      <w:docPartBody>
        <w:p w:rsidR="00AB0430" w:rsidRDefault="00F73A58" w:rsidP="00F73A58">
          <w:pPr>
            <w:pStyle w:val="DB72C9CDDCBB4E62B31A7BCC9BF601B2"/>
          </w:pPr>
          <w:r w:rsidRPr="002B6F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38012D04DF0436A9C1C7A3DF91FE5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C544D8-0641-4073-8B2A-DC9AD2C1C787}"/>
      </w:docPartPr>
      <w:docPartBody>
        <w:p w:rsidR="00AB0430" w:rsidRDefault="00F73A58" w:rsidP="00F73A58">
          <w:pPr>
            <w:pStyle w:val="438012D04DF0436A9C1C7A3DF91FE5E0"/>
          </w:pPr>
          <w:r w:rsidRPr="002B6F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32F315585042B8ACBADDAFAC8EAD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B25CCF-4088-4300-9253-449B9090BAD6}"/>
      </w:docPartPr>
      <w:docPartBody>
        <w:p w:rsidR="00AB0430" w:rsidRDefault="00F73A58" w:rsidP="00F73A58">
          <w:pPr>
            <w:pStyle w:val="DE32F315585042B8ACBADDAFAC8EAD1F"/>
          </w:pPr>
          <w:r w:rsidRPr="002B6F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FCBD52C222E45F8B2FB74311D1731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229B47-7AE4-4ED8-ACD8-E77ACBCF15A5}"/>
      </w:docPartPr>
      <w:docPartBody>
        <w:p w:rsidR="00AB0430" w:rsidRDefault="00F73A58" w:rsidP="00F73A58">
          <w:pPr>
            <w:pStyle w:val="2FCBD52C222E45F8B2FB74311D1731CD"/>
          </w:pPr>
          <w:r w:rsidRPr="002B6F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1242D5FD5064D38BDBFE47F929998B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04359F-EB0D-4AB3-BD18-CBB21A56D943}"/>
      </w:docPartPr>
      <w:docPartBody>
        <w:p w:rsidR="00AB0430" w:rsidRDefault="00F73A58" w:rsidP="00F73A58">
          <w:pPr>
            <w:pStyle w:val="B1242D5FD5064D38BDBFE47F929998B7"/>
          </w:pPr>
          <w:r w:rsidRPr="002B6F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103D578E9A34A629C6FB6F856ACF3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5C38BE-A0B0-4580-85CC-B12C03D3988C}"/>
      </w:docPartPr>
      <w:docPartBody>
        <w:p w:rsidR="00AB0430" w:rsidRDefault="00F73A58" w:rsidP="00F73A58">
          <w:pPr>
            <w:pStyle w:val="B103D578E9A34A629C6FB6F856ACF358"/>
          </w:pPr>
          <w:r w:rsidRPr="002B6F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A4B6BBD2AF4AD2AFBE4B12F0AC95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DFBF7C-00F9-4968-84F5-BF0CAA344315}"/>
      </w:docPartPr>
      <w:docPartBody>
        <w:p w:rsidR="00AB0430" w:rsidRDefault="00F73A58" w:rsidP="00F73A58">
          <w:pPr>
            <w:pStyle w:val="30A4B6BBD2AF4AD2AFBE4B12F0AC959C"/>
          </w:pPr>
          <w:r w:rsidRPr="002B6F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3DA427CCD2D4390B73056C3F35D3D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BD0AC0-CE1F-46B3-9FDD-D5745851109B}"/>
      </w:docPartPr>
      <w:docPartBody>
        <w:p w:rsidR="00AB0430" w:rsidRDefault="00F73A58" w:rsidP="00F73A58">
          <w:pPr>
            <w:pStyle w:val="A3DA427CCD2D4390B73056C3F35D3DB6"/>
          </w:pPr>
          <w:r w:rsidRPr="002B6F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871D109B74144F6844B7AD4F141BC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4BFDA1-ABC2-4B57-9E71-42D4936BE3A7}"/>
      </w:docPartPr>
      <w:docPartBody>
        <w:p w:rsidR="00AB0430" w:rsidRDefault="00F73A58" w:rsidP="00F73A58">
          <w:pPr>
            <w:pStyle w:val="4871D109B74144F6844B7AD4F141BC48"/>
          </w:pPr>
          <w:r w:rsidRPr="002B6F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FA61821828748D9945D4C3AF4F8A8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35DC18-8178-4542-99CA-F5316878EF8D}"/>
      </w:docPartPr>
      <w:docPartBody>
        <w:p w:rsidR="00AB0430" w:rsidRDefault="00F73A58" w:rsidP="00F73A58">
          <w:pPr>
            <w:pStyle w:val="5FA61821828748D9945D4C3AF4F8A837"/>
          </w:pPr>
          <w:r w:rsidRPr="002B6F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A7AB6AB43DE444E93432E39D57F5A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286940-BEA6-4B18-8C2C-4B159AC977D1}"/>
      </w:docPartPr>
      <w:docPartBody>
        <w:p w:rsidR="00AB0430" w:rsidRDefault="00F73A58" w:rsidP="00F73A58">
          <w:pPr>
            <w:pStyle w:val="3A7AB6AB43DE444E93432E39D57F5A52"/>
          </w:pPr>
          <w:r w:rsidRPr="002B6F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C18B296A67F4638ADB608DC771B3F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5D39CD-7FF1-4DA6-8C9E-C543C4635EA4}"/>
      </w:docPartPr>
      <w:docPartBody>
        <w:p w:rsidR="00AB0430" w:rsidRDefault="00F73A58" w:rsidP="00F73A58">
          <w:pPr>
            <w:pStyle w:val="FC18B296A67F4638ADB608DC771B3FB0"/>
          </w:pPr>
          <w:r w:rsidRPr="002B6F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9A90882AC264F48BB81C57CBFAD62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DD1270-A2E8-44FC-8275-8CFE652834B7}"/>
      </w:docPartPr>
      <w:docPartBody>
        <w:p w:rsidR="00AB0430" w:rsidRDefault="00F73A58" w:rsidP="00F73A58">
          <w:pPr>
            <w:pStyle w:val="49A90882AC264F48BB81C57CBFAD6204"/>
          </w:pPr>
          <w:r w:rsidRPr="002B6F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B64F5D666CE4E7888AC34FCF1A0BF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938C4B-6A86-4945-81B1-25F67F553656}"/>
      </w:docPartPr>
      <w:docPartBody>
        <w:p w:rsidR="00537317" w:rsidRDefault="00173145" w:rsidP="00173145">
          <w:pPr>
            <w:pStyle w:val="BB64F5D666CE4E7888AC34FCF1A0BF7D"/>
          </w:pPr>
          <w:r w:rsidRPr="002B6F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7DE4B7E78F04421AA4297C9E08251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D485A3-7854-4059-802F-C19A9534E6EF}"/>
      </w:docPartPr>
      <w:docPartBody>
        <w:p w:rsidR="00537317" w:rsidRDefault="00173145" w:rsidP="00173145">
          <w:pPr>
            <w:pStyle w:val="27DE4B7E78F04421AA4297C9E08251FC"/>
          </w:pPr>
          <w:r w:rsidRPr="002B6F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C7A8A40278A42898A1D9AD553B85A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1E84E4-E172-4ADF-9490-EF111122AF34}"/>
      </w:docPartPr>
      <w:docPartBody>
        <w:p w:rsidR="00537317" w:rsidRDefault="00173145" w:rsidP="00173145">
          <w:pPr>
            <w:pStyle w:val="FC7A8A40278A42898A1D9AD553B85AE4"/>
          </w:pPr>
          <w:r w:rsidRPr="002B6F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B71018E7F124135A3E8D3ECC77867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7805B6A-79AD-4BEF-9763-715B4A362075}"/>
      </w:docPartPr>
      <w:docPartBody>
        <w:p w:rsidR="00537317" w:rsidRDefault="00173145" w:rsidP="00173145">
          <w:pPr>
            <w:pStyle w:val="2B71018E7F124135A3E8D3ECC77867A2"/>
          </w:pPr>
          <w:r w:rsidRPr="002B6F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1B983B9881A489CA1C0EDFFB5F018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969C19-BE0B-476B-BDDC-76EC17F2D863}"/>
      </w:docPartPr>
      <w:docPartBody>
        <w:p w:rsidR="00537317" w:rsidRDefault="00173145" w:rsidP="00173145">
          <w:pPr>
            <w:pStyle w:val="11B983B9881A489CA1C0EDFFB5F018A2"/>
          </w:pPr>
          <w:r w:rsidRPr="002B6F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5341C60FE154EB690CF20F5C2D2CF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5C1758-1C72-4000-9CCD-F4DF53C45C50}"/>
      </w:docPartPr>
      <w:docPartBody>
        <w:p w:rsidR="00537317" w:rsidRDefault="00173145" w:rsidP="00173145">
          <w:pPr>
            <w:pStyle w:val="85341C60FE154EB690CF20F5C2D2CFC1"/>
          </w:pPr>
          <w:r w:rsidRPr="002B6FBD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Hal">
    <w:charset w:val="00"/>
    <w:family w:val="auto"/>
    <w:pitch w:val="variable"/>
    <w:sig w:usb0="800000AF" w:usb1="0000204A" w:usb2="00000000" w:usb3="00000000" w:csb0="0000001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undesSerif Office">
    <w:altName w:val="Book Antiqua"/>
    <w:charset w:val="00"/>
    <w:family w:val="roman"/>
    <w:pitch w:val="variable"/>
    <w:sig w:usb0="00000001" w:usb1="4000206B" w:usb2="00000000" w:usb3="00000000" w:csb0="0000009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gfa Rotis Semisans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761"/>
    <w:rsid w:val="000A0B9A"/>
    <w:rsid w:val="000D6761"/>
    <w:rsid w:val="000F70DB"/>
    <w:rsid w:val="00173145"/>
    <w:rsid w:val="00264944"/>
    <w:rsid w:val="002A53B8"/>
    <w:rsid w:val="003407FD"/>
    <w:rsid w:val="003E2C89"/>
    <w:rsid w:val="0052424A"/>
    <w:rsid w:val="00537317"/>
    <w:rsid w:val="00591C5E"/>
    <w:rsid w:val="006558FA"/>
    <w:rsid w:val="007B0BA3"/>
    <w:rsid w:val="008A36CC"/>
    <w:rsid w:val="008E64EB"/>
    <w:rsid w:val="00940A1F"/>
    <w:rsid w:val="00983D86"/>
    <w:rsid w:val="00986A78"/>
    <w:rsid w:val="009C4F4F"/>
    <w:rsid w:val="00A75AAC"/>
    <w:rsid w:val="00AA1E97"/>
    <w:rsid w:val="00AB0430"/>
    <w:rsid w:val="00AF6CD6"/>
    <w:rsid w:val="00AF6F40"/>
    <w:rsid w:val="00B9053D"/>
    <w:rsid w:val="00BC3878"/>
    <w:rsid w:val="00C1137B"/>
    <w:rsid w:val="00CC1E7F"/>
    <w:rsid w:val="00D5280C"/>
    <w:rsid w:val="00DA09C2"/>
    <w:rsid w:val="00E735B3"/>
    <w:rsid w:val="00ED24C4"/>
    <w:rsid w:val="00F46078"/>
    <w:rsid w:val="00F73A58"/>
    <w:rsid w:val="00F77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73145"/>
    <w:rPr>
      <w:color w:val="808080"/>
    </w:rPr>
  </w:style>
  <w:style w:type="paragraph" w:customStyle="1" w:styleId="FD7906A3B7874C0E996CB72F9D05C28E">
    <w:name w:val="FD7906A3B7874C0E996CB72F9D05C28E"/>
    <w:rsid w:val="000D6761"/>
  </w:style>
  <w:style w:type="paragraph" w:customStyle="1" w:styleId="04493DE96A50441FBBE76BD796475103">
    <w:name w:val="04493DE96A50441FBBE76BD796475103"/>
    <w:rsid w:val="00F73A58"/>
  </w:style>
  <w:style w:type="paragraph" w:customStyle="1" w:styleId="EEDCE9CE522648E8957E2A8B94043D63">
    <w:name w:val="EEDCE9CE522648E8957E2A8B94043D63"/>
    <w:rsid w:val="00F73A58"/>
  </w:style>
  <w:style w:type="paragraph" w:customStyle="1" w:styleId="C5D756F1DA7D4F1C89655170EA6B2662">
    <w:name w:val="C5D756F1DA7D4F1C89655170EA6B2662"/>
    <w:rsid w:val="00F73A58"/>
  </w:style>
  <w:style w:type="paragraph" w:customStyle="1" w:styleId="743BE63D97634A878FA451B4A2244140">
    <w:name w:val="743BE63D97634A878FA451B4A2244140"/>
    <w:rsid w:val="00F73A58"/>
  </w:style>
  <w:style w:type="paragraph" w:customStyle="1" w:styleId="34DDBEA115C34D91B4F228EB045F0889">
    <w:name w:val="34DDBEA115C34D91B4F228EB045F0889"/>
    <w:rsid w:val="00F73A58"/>
  </w:style>
  <w:style w:type="paragraph" w:customStyle="1" w:styleId="DB72C9CDDCBB4E62B31A7BCC9BF601B2">
    <w:name w:val="DB72C9CDDCBB4E62B31A7BCC9BF601B2"/>
    <w:rsid w:val="00F73A58"/>
  </w:style>
  <w:style w:type="paragraph" w:customStyle="1" w:styleId="438012D04DF0436A9C1C7A3DF91FE5E0">
    <w:name w:val="438012D04DF0436A9C1C7A3DF91FE5E0"/>
    <w:rsid w:val="00F73A58"/>
  </w:style>
  <w:style w:type="paragraph" w:customStyle="1" w:styleId="DE32F315585042B8ACBADDAFAC8EAD1F">
    <w:name w:val="DE32F315585042B8ACBADDAFAC8EAD1F"/>
    <w:rsid w:val="00F73A58"/>
  </w:style>
  <w:style w:type="paragraph" w:customStyle="1" w:styleId="2FCBD52C222E45F8B2FB74311D1731CD">
    <w:name w:val="2FCBD52C222E45F8B2FB74311D1731CD"/>
    <w:rsid w:val="00F73A58"/>
  </w:style>
  <w:style w:type="paragraph" w:customStyle="1" w:styleId="B1242D5FD5064D38BDBFE47F929998B7">
    <w:name w:val="B1242D5FD5064D38BDBFE47F929998B7"/>
    <w:rsid w:val="00F73A58"/>
  </w:style>
  <w:style w:type="paragraph" w:customStyle="1" w:styleId="B103D578E9A34A629C6FB6F856ACF358">
    <w:name w:val="B103D578E9A34A629C6FB6F856ACF358"/>
    <w:rsid w:val="00F73A58"/>
  </w:style>
  <w:style w:type="paragraph" w:customStyle="1" w:styleId="30A4B6BBD2AF4AD2AFBE4B12F0AC959C">
    <w:name w:val="30A4B6BBD2AF4AD2AFBE4B12F0AC959C"/>
    <w:rsid w:val="00F73A58"/>
  </w:style>
  <w:style w:type="paragraph" w:customStyle="1" w:styleId="A3DA427CCD2D4390B73056C3F35D3DB6">
    <w:name w:val="A3DA427CCD2D4390B73056C3F35D3DB6"/>
    <w:rsid w:val="00F73A58"/>
  </w:style>
  <w:style w:type="paragraph" w:customStyle="1" w:styleId="4871D109B74144F6844B7AD4F141BC48">
    <w:name w:val="4871D109B74144F6844B7AD4F141BC48"/>
    <w:rsid w:val="00F73A58"/>
  </w:style>
  <w:style w:type="paragraph" w:customStyle="1" w:styleId="5FA61821828748D9945D4C3AF4F8A837">
    <w:name w:val="5FA61821828748D9945D4C3AF4F8A837"/>
    <w:rsid w:val="00F73A58"/>
  </w:style>
  <w:style w:type="paragraph" w:customStyle="1" w:styleId="3A7AB6AB43DE444E93432E39D57F5A52">
    <w:name w:val="3A7AB6AB43DE444E93432E39D57F5A52"/>
    <w:rsid w:val="00F73A58"/>
  </w:style>
  <w:style w:type="paragraph" w:customStyle="1" w:styleId="FC18B296A67F4638ADB608DC771B3FB0">
    <w:name w:val="FC18B296A67F4638ADB608DC771B3FB0"/>
    <w:rsid w:val="00F73A58"/>
  </w:style>
  <w:style w:type="paragraph" w:customStyle="1" w:styleId="49A90882AC264F48BB81C57CBFAD6204">
    <w:name w:val="49A90882AC264F48BB81C57CBFAD6204"/>
    <w:rsid w:val="00F73A58"/>
  </w:style>
  <w:style w:type="paragraph" w:customStyle="1" w:styleId="BB64F5D666CE4E7888AC34FCF1A0BF7D">
    <w:name w:val="BB64F5D666CE4E7888AC34FCF1A0BF7D"/>
    <w:rsid w:val="00173145"/>
  </w:style>
  <w:style w:type="paragraph" w:customStyle="1" w:styleId="27DE4B7E78F04421AA4297C9E08251FC">
    <w:name w:val="27DE4B7E78F04421AA4297C9E08251FC"/>
    <w:rsid w:val="00173145"/>
  </w:style>
  <w:style w:type="paragraph" w:customStyle="1" w:styleId="FC7A8A40278A42898A1D9AD553B85AE4">
    <w:name w:val="FC7A8A40278A42898A1D9AD553B85AE4"/>
    <w:rsid w:val="00173145"/>
  </w:style>
  <w:style w:type="paragraph" w:customStyle="1" w:styleId="2B71018E7F124135A3E8D3ECC77867A2">
    <w:name w:val="2B71018E7F124135A3E8D3ECC77867A2"/>
    <w:rsid w:val="00173145"/>
  </w:style>
  <w:style w:type="paragraph" w:customStyle="1" w:styleId="11B983B9881A489CA1C0EDFFB5F018A2">
    <w:name w:val="11B983B9881A489CA1C0EDFFB5F018A2"/>
    <w:rsid w:val="00173145"/>
  </w:style>
  <w:style w:type="paragraph" w:customStyle="1" w:styleId="85341C60FE154EB690CF20F5C2D2CFC1">
    <w:name w:val="85341C60FE154EB690CF20F5C2D2CFC1"/>
    <w:rsid w:val="001731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rtner xmlns="4d1a5d94-b9e6-432a-b10b-3d1686ba8fbc">PBW</Partn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818E97EC3FEA43A85AB33003C4DC19" ma:contentTypeVersion="5" ma:contentTypeDescription="Create a new document." ma:contentTypeScope="" ma:versionID="cddf30935a49d88320cd107fcbc20cf4">
  <xsd:schema xmlns:xsd="http://www.w3.org/2001/XMLSchema" xmlns:xs="http://www.w3.org/2001/XMLSchema" xmlns:p="http://schemas.microsoft.com/office/2006/metadata/properties" xmlns:ns2="4d1a5d94-b9e6-432a-b10b-3d1686ba8fbc" xmlns:ns3="5ca1e2bb-3d0f-4a24-99dd-a83a59dc73c6" targetNamespace="http://schemas.microsoft.com/office/2006/metadata/properties" ma:root="true" ma:fieldsID="c20e4b751b9b35ec644cc49f319ef6da" ns2:_="" ns3:_="">
    <xsd:import namespace="4d1a5d94-b9e6-432a-b10b-3d1686ba8fbc"/>
    <xsd:import namespace="5ca1e2bb-3d0f-4a24-99dd-a83a59dc73c6"/>
    <xsd:element name="properties">
      <xsd:complexType>
        <xsd:sequence>
          <xsd:element name="documentManagement">
            <xsd:complexType>
              <xsd:all>
                <xsd:element ref="ns2:Partner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5d94-b9e6-432a-b10b-3d1686ba8fbc" elementFormDefault="qualified">
    <xsd:import namespace="http://schemas.microsoft.com/office/2006/documentManagement/types"/>
    <xsd:import namespace="http://schemas.microsoft.com/office/infopath/2007/PartnerControls"/>
    <xsd:element name="Partner" ma:index="8" nillable="true" ma:displayName="Partner" ma:format="Dropdown" ma:internalName="Partner">
      <xsd:simpleType>
        <xsd:restriction base="dms:Choice">
          <xsd:enumeration value="PBW"/>
          <xsd:enumeration value="Stella"/>
          <xsd:enumeration value="Car2Go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a1e2bb-3d0f-4a24-99dd-a83a59dc73c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EF99F-E629-4AB7-8139-EA9563AE9BB6}">
  <ds:schemaRefs>
    <ds:schemaRef ds:uri="http://schemas.microsoft.com/office/2006/metadata/properties"/>
    <ds:schemaRef ds:uri="http://schemas.microsoft.com/office/infopath/2007/PartnerControls"/>
    <ds:schemaRef ds:uri="4d1a5d94-b9e6-432a-b10b-3d1686ba8fbc"/>
  </ds:schemaRefs>
</ds:datastoreItem>
</file>

<file path=customXml/itemProps2.xml><?xml version="1.0" encoding="utf-8"?>
<ds:datastoreItem xmlns:ds="http://schemas.openxmlformats.org/officeDocument/2006/customXml" ds:itemID="{F5FBF45F-4353-444D-BCE9-E5532B121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a5d94-b9e6-432a-b10b-3d1686ba8fbc"/>
    <ds:schemaRef ds:uri="5ca1e2bb-3d0f-4a24-99dd-a83a59dc73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9BEBA6-182C-4D5B-A841-2D3551E1B0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CB98B1-0F8A-4F53-9E84-7897F4DD1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aios_bericht_co.dot</Template>
  <TotalTime>0</TotalTime>
  <Pages>2</Pages>
  <Words>395</Words>
  <Characters>2581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Bewerbungsbedingungen zur Ausschreibung</vt:lpstr>
    </vt:vector>
  </TitlesOfParts>
  <Company>AIOS GmbH</Company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der Bietergemeinschaft</dc:title>
  <dc:subject>Unterhaltsreinigung/Standort Berlin</dc:subject>
  <dc:creator>AIOS</dc:creator>
  <cp:keywords/>
  <cp:lastModifiedBy>Fischer, Jana</cp:lastModifiedBy>
  <cp:revision>22</cp:revision>
  <cp:lastPrinted>2017-05-26T13:37:00Z</cp:lastPrinted>
  <dcterms:created xsi:type="dcterms:W3CDTF">2022-10-05T13:13:00Z</dcterms:created>
  <dcterms:modified xsi:type="dcterms:W3CDTF">2026-06-12T13:26:00Z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0x01010045818E97EC3FEA43A85AB33003C4DC19</vt:lpwstr>
  </property>
  <property fmtid="{D5CDD505-2E9C-101B-9397-08002B2CF9AE}" pid="3" name="TaxKeyword">
    <vt:lpwstr/>
  </property>
  <property fmtid="{D5CDD505-2E9C-101B-9397-08002B2CF9AE}" pid="4" name="TaxCatchAll">
    <vt:lpwstr/>
  </property>
  <property fmtid="{D5CDD505-2E9C-101B-9397-08002B2CF9AE}" pid="5" name="TaxKeywordTaxHTField">
    <vt:lpwstr/>
  </property>
</Properties>
</file>